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26C2D4AC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3373EE">
              <w:rPr>
                <w:b/>
              </w:rPr>
              <w:t>7</w:t>
            </w:r>
            <w:r w:rsidR="0063051A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D83770">
                  <w:rPr>
                    <w:b/>
                  </w:rPr>
                  <w:t xml:space="preserve">Plan for </w:t>
                </w:r>
                <w:r w:rsidR="003373EE">
                  <w:rPr>
                    <w:b/>
                  </w:rPr>
                  <w:t>renhold av trafikkareal og vegområde</w:t>
                </w:r>
              </w:sdtContent>
            </w:sdt>
          </w:p>
        </w:tc>
      </w:tr>
    </w:tbl>
    <w:p w14:paraId="174FD374" w14:textId="286D8BAB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4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D5688C">
        <w:rPr>
          <w:b/>
          <w:sz w:val="28"/>
          <w:szCs w:val="30"/>
          <w:lang w:eastAsia="nb-NO"/>
        </w:rPr>
        <w:t>3409 Valdres 2027-2033</w:t>
      </w: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5824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367BDA23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D5688C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6.05pt;margin-top:63.65pt;width:302.05pt;height:24.7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367BDA23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D5688C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70135E64" w14:textId="6D64350C" w:rsidR="00171CB8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8505423" w:history="1">
            <w:r w:rsidR="00171CB8" w:rsidRPr="00FA16AB">
              <w:rPr>
                <w:rStyle w:val="Hyperkobling"/>
              </w:rPr>
              <w:t>P7-1-Referanser</w:t>
            </w:r>
            <w:r w:rsidR="00171CB8">
              <w:rPr>
                <w:webHidden/>
              </w:rPr>
              <w:tab/>
            </w:r>
            <w:r w:rsidR="00171CB8">
              <w:rPr>
                <w:webHidden/>
              </w:rPr>
              <w:fldChar w:fldCharType="begin"/>
            </w:r>
            <w:r w:rsidR="00171CB8">
              <w:rPr>
                <w:webHidden/>
              </w:rPr>
              <w:instrText xml:space="preserve"> PAGEREF _Toc238505423 \h </w:instrText>
            </w:r>
            <w:r w:rsidR="00171CB8">
              <w:rPr>
                <w:webHidden/>
              </w:rPr>
            </w:r>
            <w:r w:rsidR="00171CB8">
              <w:rPr>
                <w:webHidden/>
              </w:rPr>
              <w:fldChar w:fldCharType="separate"/>
            </w:r>
            <w:r w:rsidR="00171CB8">
              <w:rPr>
                <w:webHidden/>
              </w:rPr>
              <w:t>2</w:t>
            </w:r>
            <w:r w:rsidR="00171CB8">
              <w:rPr>
                <w:webHidden/>
              </w:rPr>
              <w:fldChar w:fldCharType="end"/>
            </w:r>
          </w:hyperlink>
        </w:p>
        <w:p w14:paraId="3219162B" w14:textId="09689835" w:rsidR="00171CB8" w:rsidRDefault="00171CB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5424" w:history="1">
            <w:r w:rsidRPr="00FA16AB">
              <w:rPr>
                <w:rStyle w:val="Hyperkobling"/>
              </w:rPr>
              <w:t>P7-2-Renhold av trafikkareal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_Toc238505424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7744292" w14:textId="04F8E7E1" w:rsidR="00171CB8" w:rsidRDefault="00171CB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5425" w:history="1">
            <w:r w:rsidRPr="00FA16AB">
              <w:rPr>
                <w:rStyle w:val="Hyperkobling"/>
              </w:rPr>
              <w:t>P7-3-Renhold av skilt og kantstolper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_Toc238505425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22A9171" w14:textId="5F1D4C8F" w:rsidR="00171CB8" w:rsidRDefault="00171CB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5426" w:history="1">
            <w:r w:rsidRPr="00FA16AB">
              <w:rPr>
                <w:rStyle w:val="Hyperkobling"/>
              </w:rPr>
              <w:t>P7-4-Renhold av tunnel og tunnelutstyr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_Toc238505426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61A4A96" w14:textId="14140237" w:rsidR="00171CB8" w:rsidRDefault="00171CB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5427" w:history="1">
            <w:r w:rsidRPr="00FA16AB">
              <w:rPr>
                <w:rStyle w:val="Hyperkobling"/>
              </w:rPr>
              <w:t>P7-5-Renhold av bruer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_Toc238505427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9AC0840" w14:textId="17F9CA4A" w:rsidR="00171CB8" w:rsidRDefault="00171CB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5428" w:history="1">
            <w:r w:rsidRPr="00FA16AB">
              <w:rPr>
                <w:rStyle w:val="Hyperkobling"/>
              </w:rPr>
              <w:t>P7-6-Renhold av støyskjermer, murer, leskur, trafikkøyer, underganger, rasteplassutstyr, o.l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_Toc238505428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7C55C17" w14:textId="6F94C4BA" w:rsidR="00171CB8" w:rsidRDefault="00171CB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5429" w:history="1">
            <w:r w:rsidRPr="00FA16AB">
              <w:rPr>
                <w:rStyle w:val="Hyperkobling"/>
              </w:rPr>
              <w:t>P7-7-Plukking av avfall og tømming av avfallsbeholdere/-containere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_Toc238505429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461F9" w14:textId="096A93DC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6209FF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Text Box 3" o:spid="_x0000_s1027" type="#_x0000_t202" style="position:absolute;margin-left:31pt;margin-top:694.2pt;width:315.25pt;height:37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04CDCD88" w:rsidR="00A513EA" w:rsidRPr="00E4452E" w:rsidRDefault="008232E8" w:rsidP="00A513EA">
      <w:pPr>
        <w:pStyle w:val="Overskrift2"/>
      </w:pPr>
      <w:bookmarkStart w:id="0" w:name="_Toc29137926"/>
      <w:bookmarkStart w:id="1" w:name="_Toc238505423"/>
      <w:bookmarkStart w:id="2" w:name="_Hlk25882874"/>
      <w:r>
        <w:lastRenderedPageBreak/>
        <w:t>P</w:t>
      </w:r>
      <w:r w:rsidR="003373EE">
        <w:t>7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2F149732" w:rsidR="0083128E" w:rsidRPr="00E4452E" w:rsidRDefault="00E4452E" w:rsidP="0083128E">
      <w:pPr>
        <w:rPr>
          <w:szCs w:val="22"/>
        </w:rPr>
      </w:pPr>
      <w:bookmarkStart w:id="3" w:name="_Hlk31995934"/>
      <w:bookmarkEnd w:id="2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462D8E">
        <w:rPr>
          <w:szCs w:val="22"/>
        </w:rPr>
        <w:t>5</w:t>
      </w:r>
      <w:r w:rsidR="003373EE">
        <w:rPr>
          <w:szCs w:val="22"/>
        </w:rPr>
        <w:t>7</w:t>
      </w:r>
    </w:p>
    <w:bookmarkEnd w:id="3"/>
    <w:p w14:paraId="29563E3B" w14:textId="37A476D9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fokus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52D194FD" w14:textId="77777777" w:rsidR="00680D38" w:rsidRPr="0083128E" w:rsidRDefault="00680D38" w:rsidP="0083128E">
      <w:pPr>
        <w:rPr>
          <w:szCs w:val="22"/>
        </w:rPr>
      </w:pPr>
    </w:p>
    <w:p w14:paraId="02F6887E" w14:textId="789CBF67" w:rsidR="00E51D6C" w:rsidRDefault="00E51D6C" w:rsidP="00E51D6C">
      <w:pPr>
        <w:pStyle w:val="Overskrift2"/>
      </w:pPr>
      <w:bookmarkStart w:id="4" w:name="_Toc238505424"/>
      <w:r>
        <w:t>P7-2-</w:t>
      </w:r>
      <w:r w:rsidRPr="00482391">
        <w:t>Renhold av trafikkareal</w:t>
      </w:r>
      <w:bookmarkEnd w:id="4"/>
    </w:p>
    <w:p w14:paraId="6844CAA8" w14:textId="77777777" w:rsidR="00F05FC6" w:rsidRDefault="00F05FC6" w:rsidP="007F389E"/>
    <w:p w14:paraId="63AA2CBB" w14:textId="52B797BB" w:rsidR="00FB5EBF" w:rsidRDefault="00EC01C4" w:rsidP="007F389E">
      <w:r>
        <w:t>Prioritert rekkefølge</w:t>
      </w:r>
      <w:r w:rsidR="00DE48C2">
        <w:t xml:space="preserve"> dersom forholdene ligger til rette for start av aktiviteten</w:t>
      </w:r>
      <w:r>
        <w:t>:</w:t>
      </w:r>
    </w:p>
    <w:p w14:paraId="46A1610B" w14:textId="2BDA53ED" w:rsidR="00EC01C4" w:rsidRDefault="00EC01C4" w:rsidP="00EC01C4">
      <w:pPr>
        <w:pStyle w:val="Listeavsnitt"/>
        <w:numPr>
          <w:ilvl w:val="0"/>
          <w:numId w:val="39"/>
        </w:numPr>
      </w:pPr>
      <w:r>
        <w:t>Sentrumsområder med høy ÅDT</w:t>
      </w:r>
      <w:r w:rsidR="00291A39">
        <w:t xml:space="preserve"> og støvutfordringer</w:t>
      </w:r>
    </w:p>
    <w:p w14:paraId="05D90D8F" w14:textId="63AC5CD0" w:rsidR="00EC01C4" w:rsidRDefault="00291A39" w:rsidP="00EC01C4">
      <w:pPr>
        <w:pStyle w:val="Listeavsnitt"/>
        <w:numPr>
          <w:ilvl w:val="0"/>
          <w:numId w:val="39"/>
        </w:numPr>
      </w:pPr>
      <w:r>
        <w:t>Gang- og sykkelveger med mange brukere</w:t>
      </w:r>
    </w:p>
    <w:p w14:paraId="56C877E4" w14:textId="05985D74" w:rsidR="00291A39" w:rsidRDefault="006B13C5" w:rsidP="00EC01C4">
      <w:pPr>
        <w:pStyle w:val="Listeavsnitt"/>
        <w:numPr>
          <w:ilvl w:val="0"/>
          <w:numId w:val="39"/>
        </w:numPr>
      </w:pPr>
      <w:r>
        <w:t>Tettbebygd strøk</w:t>
      </w:r>
    </w:p>
    <w:p w14:paraId="154E7BA1" w14:textId="010FA6F0" w:rsidR="006B13C5" w:rsidRDefault="006B13C5" w:rsidP="00EC01C4">
      <w:pPr>
        <w:pStyle w:val="Listeavsnitt"/>
        <w:numPr>
          <w:ilvl w:val="0"/>
          <w:numId w:val="39"/>
        </w:numPr>
      </w:pPr>
      <w:r>
        <w:t>Øvrig vegnett</w:t>
      </w:r>
    </w:p>
    <w:p w14:paraId="5083FA76" w14:textId="720A6E5D" w:rsidR="003065FB" w:rsidRDefault="003065FB" w:rsidP="00F75673">
      <w:pPr>
        <w:spacing w:before="0"/>
      </w:pPr>
      <w:r>
        <w:t xml:space="preserve">Det skal i tillegg vektlegges rasjonell drift når </w:t>
      </w:r>
      <w:r w:rsidR="009D3E23">
        <w:t>prosessen utføres.</w:t>
      </w:r>
    </w:p>
    <w:p w14:paraId="61D67F3A" w14:textId="77777777" w:rsidR="00DA06CD" w:rsidRDefault="00DA06CD" w:rsidP="00F75673">
      <w:pPr>
        <w:spacing w:before="0"/>
        <w:ind w:left="0"/>
      </w:pPr>
    </w:p>
    <w:p w14:paraId="1C04D399" w14:textId="3F26770C" w:rsidR="00DA06CD" w:rsidRDefault="00DA06CD" w:rsidP="00F75673">
      <w:pPr>
        <w:spacing w:before="0"/>
      </w:pPr>
      <w:r>
        <w:t>Plan for renhold</w:t>
      </w:r>
      <w:r w:rsidR="0000459C">
        <w:t xml:space="preserve"> </w:t>
      </w:r>
      <w:r>
        <w:t xml:space="preserve">skal utarbeides i samråd med byggherren. </w:t>
      </w:r>
    </w:p>
    <w:p w14:paraId="00365241" w14:textId="77777777" w:rsidR="00DA06CD" w:rsidRDefault="00DA06CD" w:rsidP="0000459C">
      <w:pPr>
        <w:spacing w:before="0"/>
      </w:pPr>
    </w:p>
    <w:p w14:paraId="3EFE2788" w14:textId="77777777" w:rsidR="00DA06CD" w:rsidRPr="005165B2" w:rsidRDefault="00DA06CD" w:rsidP="0000459C">
      <w:pPr>
        <w:spacing w:before="0"/>
        <w:rPr>
          <w:bCs/>
        </w:rPr>
      </w:pPr>
      <w:r w:rsidRPr="005165B2">
        <w:rPr>
          <w:bCs/>
        </w:rPr>
        <w:t>Planen skal bl.a. beskrive og presentere</w:t>
      </w:r>
    </w:p>
    <w:p w14:paraId="373F74C9" w14:textId="77777777" w:rsidR="00DA06CD" w:rsidRPr="00482391" w:rsidRDefault="00DA06CD" w:rsidP="0000459C">
      <w:pPr>
        <w:pStyle w:val="Listeavsnitt"/>
        <w:numPr>
          <w:ilvl w:val="0"/>
          <w:numId w:val="40"/>
        </w:numPr>
        <w:ind w:left="2034"/>
      </w:pPr>
      <w:r w:rsidRPr="00482391">
        <w:t>Planlagt aktivitet med tidspunkt og sted for utførelse</w:t>
      </w:r>
    </w:p>
    <w:p w14:paraId="187005DC" w14:textId="77777777" w:rsidR="00DA06CD" w:rsidRPr="00482391" w:rsidRDefault="00DA06CD" w:rsidP="0000459C">
      <w:pPr>
        <w:pStyle w:val="Listeavsnitt"/>
        <w:numPr>
          <w:ilvl w:val="0"/>
          <w:numId w:val="40"/>
        </w:numPr>
        <w:ind w:left="2034"/>
      </w:pPr>
      <w:r w:rsidRPr="00482391">
        <w:t>Omfang og mengde som skal utføres</w:t>
      </w:r>
    </w:p>
    <w:p w14:paraId="1C9D7D4D" w14:textId="77777777" w:rsidR="00DA06CD" w:rsidRDefault="00DA06CD" w:rsidP="0000459C">
      <w:pPr>
        <w:pStyle w:val="Listeavsnitt"/>
        <w:numPr>
          <w:ilvl w:val="0"/>
          <w:numId w:val="40"/>
        </w:numPr>
        <w:ind w:left="2034"/>
      </w:pPr>
      <w:r w:rsidRPr="00482391">
        <w:t>Ressurser, mannskap, maskiner</w:t>
      </w:r>
      <w:r>
        <w:t xml:space="preserve"> </w:t>
      </w:r>
      <w:r w:rsidRPr="00482391">
        <w:t>og utstyr som skal brukes til de ulike aktiviteter</w:t>
      </w:r>
    </w:p>
    <w:p w14:paraId="27C0180D" w14:textId="752D56EB" w:rsidR="00BA41B4" w:rsidRDefault="00BA41B4" w:rsidP="0000459C">
      <w:pPr>
        <w:pStyle w:val="Listeavsnitt"/>
        <w:numPr>
          <w:ilvl w:val="0"/>
          <w:numId w:val="40"/>
        </w:numPr>
        <w:ind w:left="2034"/>
      </w:pPr>
      <w:r>
        <w:t xml:space="preserve">Prioriterte strekninger </w:t>
      </w:r>
    </w:p>
    <w:p w14:paraId="0A41E886" w14:textId="524AEC69" w:rsidR="008967A6" w:rsidRDefault="008967A6" w:rsidP="0000459C">
      <w:pPr>
        <w:pStyle w:val="Listeavsnitt"/>
        <w:numPr>
          <w:ilvl w:val="0"/>
          <w:numId w:val="40"/>
        </w:numPr>
        <w:ind w:left="2034"/>
      </w:pPr>
      <w:r>
        <w:t>Strekninger hvor det er behov for oppsamling av feiemasser</w:t>
      </w:r>
    </w:p>
    <w:p w14:paraId="0506BD07" w14:textId="4F83BF9D" w:rsidR="0000459C" w:rsidRDefault="00A80AE8" w:rsidP="0000459C">
      <w:pPr>
        <w:pStyle w:val="Listeavsnitt"/>
        <w:numPr>
          <w:ilvl w:val="0"/>
          <w:numId w:val="40"/>
        </w:numPr>
        <w:ind w:left="2034"/>
      </w:pPr>
      <w:r>
        <w:t>H</w:t>
      </w:r>
      <w:r w:rsidR="00BB4722">
        <w:t>åndtering</w:t>
      </w:r>
      <w:r w:rsidR="00411A11">
        <w:t xml:space="preserve"> av feiemasser</w:t>
      </w:r>
    </w:p>
    <w:p w14:paraId="5B3F1D7A" w14:textId="6BBA3EBA" w:rsidR="005458A4" w:rsidRDefault="005458A4" w:rsidP="0000459C">
      <w:pPr>
        <w:pStyle w:val="Listeavsnitt"/>
        <w:numPr>
          <w:ilvl w:val="0"/>
          <w:numId w:val="40"/>
        </w:numPr>
        <w:ind w:left="2034"/>
      </w:pPr>
      <w:r>
        <w:t>Tiltak ved behov for støvdemping</w:t>
      </w:r>
    </w:p>
    <w:p w14:paraId="38B4327F" w14:textId="77777777" w:rsidR="00802935" w:rsidRPr="00482391" w:rsidRDefault="00802935" w:rsidP="00802935">
      <w:pPr>
        <w:pStyle w:val="Listeavsnitt"/>
        <w:numPr>
          <w:ilvl w:val="0"/>
          <w:numId w:val="0"/>
        </w:numPr>
        <w:ind w:left="2034"/>
      </w:pPr>
    </w:p>
    <w:p w14:paraId="46DEEAAB" w14:textId="3B3E9A14" w:rsidR="00E51D6C" w:rsidRDefault="00E51D6C" w:rsidP="00E51D6C">
      <w:pPr>
        <w:pStyle w:val="Overskrift2"/>
      </w:pPr>
      <w:bookmarkStart w:id="5" w:name="_Toc238505425"/>
      <w:r>
        <w:t>P7-3-</w:t>
      </w:r>
      <w:r w:rsidRPr="00482391">
        <w:t>Renhold av skilt og kantstolper</w:t>
      </w:r>
      <w:bookmarkEnd w:id="5"/>
    </w:p>
    <w:p w14:paraId="6BD599A1" w14:textId="77777777" w:rsidR="000B2BD5" w:rsidRDefault="000B2BD5" w:rsidP="000B2BD5"/>
    <w:p w14:paraId="36DAC472" w14:textId="77777777" w:rsidR="00D359C4" w:rsidRDefault="000B2BD5" w:rsidP="000B2BD5">
      <w:r>
        <w:t xml:space="preserve">Renhold av skilt og kantstolper utføres etter behov. Grunnbemanningen utfører normalt renholdet. </w:t>
      </w:r>
    </w:p>
    <w:p w14:paraId="6BA9CC4D" w14:textId="6C0F9A69" w:rsidR="00B17F5C" w:rsidRDefault="00B17F5C" w:rsidP="00B17F5C"/>
    <w:p w14:paraId="65A6E46F" w14:textId="77777777" w:rsidR="001A39A3" w:rsidRPr="005165B2" w:rsidRDefault="001A39A3" w:rsidP="00CE4CAF">
      <w:pPr>
        <w:rPr>
          <w:bCs/>
        </w:rPr>
      </w:pPr>
      <w:r w:rsidRPr="005165B2">
        <w:rPr>
          <w:bCs/>
        </w:rPr>
        <w:t>Planen skal bl.a. beskrive og presentere</w:t>
      </w:r>
    </w:p>
    <w:p w14:paraId="780CA73C" w14:textId="6DB63221" w:rsidR="001A39A3" w:rsidRPr="00482391" w:rsidRDefault="00E106EA" w:rsidP="00CE4CAF">
      <w:pPr>
        <w:pStyle w:val="Listeavsnitt"/>
        <w:numPr>
          <w:ilvl w:val="0"/>
          <w:numId w:val="40"/>
        </w:numPr>
        <w:ind w:left="2034"/>
      </w:pPr>
      <w:r>
        <w:t>Antatt o</w:t>
      </w:r>
      <w:r w:rsidR="001A39A3" w:rsidRPr="00482391">
        <w:t>mfang og mengde som skal utføres</w:t>
      </w:r>
    </w:p>
    <w:p w14:paraId="1878B30B" w14:textId="77777777" w:rsidR="001A39A3" w:rsidRPr="00482391" w:rsidRDefault="001A39A3" w:rsidP="00CE4CAF">
      <w:pPr>
        <w:pStyle w:val="Listeavsnitt"/>
        <w:numPr>
          <w:ilvl w:val="0"/>
          <w:numId w:val="40"/>
        </w:numPr>
        <w:ind w:left="2034"/>
      </w:pPr>
      <w:r w:rsidRPr="00482391">
        <w:lastRenderedPageBreak/>
        <w:t>Ressurser, mannskap, maskiner</w:t>
      </w:r>
      <w:r>
        <w:t xml:space="preserve"> </w:t>
      </w:r>
      <w:r w:rsidRPr="00482391">
        <w:t>og utstyr som skal brukes til de ulike aktiviteter</w:t>
      </w:r>
    </w:p>
    <w:p w14:paraId="44F0F22E" w14:textId="2A88C5F8" w:rsidR="00AB50DD" w:rsidRDefault="00E51D6C" w:rsidP="00E51D6C">
      <w:pPr>
        <w:pStyle w:val="Overskrift2"/>
      </w:pPr>
      <w:bookmarkStart w:id="6" w:name="_Toc238505426"/>
      <w:r w:rsidRPr="00813FC7">
        <w:t>P7-4-Renhold av tunnel og tunnelutstyr</w:t>
      </w:r>
      <w:bookmarkEnd w:id="6"/>
    </w:p>
    <w:p w14:paraId="24E14070" w14:textId="77777777" w:rsidR="007A0427" w:rsidRDefault="007A0427" w:rsidP="007A0427">
      <w:pPr>
        <w:ind w:left="709"/>
      </w:pPr>
    </w:p>
    <w:p w14:paraId="64C6F364" w14:textId="77777777" w:rsidR="00973B20" w:rsidRPr="00171CB8" w:rsidRDefault="00973B20" w:rsidP="007A0427">
      <w:pPr>
        <w:spacing w:before="0"/>
        <w:ind w:left="709"/>
      </w:pPr>
      <w:r w:rsidRPr="00171CB8">
        <w:t>Ikke aktuelt.</w:t>
      </w:r>
    </w:p>
    <w:p w14:paraId="6A18EC88" w14:textId="77777777" w:rsidR="00973B20" w:rsidRDefault="00973B20" w:rsidP="007A0427">
      <w:pPr>
        <w:spacing w:before="0"/>
        <w:ind w:left="709"/>
        <w:rPr>
          <w:highlight w:val="lightGray"/>
        </w:rPr>
      </w:pPr>
    </w:p>
    <w:p w14:paraId="6A57F4D6" w14:textId="152C1388" w:rsidR="00EE4518" w:rsidRDefault="00E51D6C" w:rsidP="00E51D6C">
      <w:pPr>
        <w:pStyle w:val="Overskrift2"/>
      </w:pPr>
      <w:bookmarkStart w:id="7" w:name="_Toc238505427"/>
      <w:r>
        <w:t>P7-5-</w:t>
      </w:r>
      <w:r w:rsidR="00EE4518">
        <w:t>Renhold av bruer</w:t>
      </w:r>
      <w:bookmarkEnd w:id="7"/>
    </w:p>
    <w:p w14:paraId="1587B54D" w14:textId="77777777" w:rsidR="00885ACC" w:rsidRDefault="00885ACC" w:rsidP="0083611B">
      <w:pPr>
        <w:spacing w:before="0"/>
        <w:ind w:left="709"/>
        <w:rPr>
          <w:highlight w:val="lightGray"/>
        </w:rPr>
      </w:pPr>
    </w:p>
    <w:p w14:paraId="7FE815E1" w14:textId="02B5DA63" w:rsidR="0083611B" w:rsidRPr="00885ACC" w:rsidRDefault="0083611B" w:rsidP="0083611B">
      <w:pPr>
        <w:spacing w:before="0"/>
        <w:ind w:left="709"/>
      </w:pPr>
      <w:r w:rsidRPr="00885ACC">
        <w:t xml:space="preserve">Plan for renhold skal utarbeides i samråd med byggherren. </w:t>
      </w:r>
    </w:p>
    <w:p w14:paraId="059C61F0" w14:textId="77777777" w:rsidR="0083611B" w:rsidRPr="00885ACC" w:rsidRDefault="0083611B" w:rsidP="0083611B">
      <w:pPr>
        <w:spacing w:before="0"/>
        <w:ind w:left="709"/>
      </w:pPr>
    </w:p>
    <w:p w14:paraId="5B65D7C7" w14:textId="77777777" w:rsidR="0083611B" w:rsidRPr="00885ACC" w:rsidRDefault="0083611B" w:rsidP="0083611B">
      <w:pPr>
        <w:spacing w:before="0"/>
        <w:ind w:left="709"/>
        <w:rPr>
          <w:bCs/>
        </w:rPr>
      </w:pPr>
      <w:r w:rsidRPr="00885ACC">
        <w:rPr>
          <w:bCs/>
        </w:rPr>
        <w:t>Planen skal bl.a. beskrive og presentere</w:t>
      </w:r>
    </w:p>
    <w:p w14:paraId="6D13D1D8" w14:textId="77777777" w:rsidR="0083611B" w:rsidRPr="00885ACC" w:rsidRDefault="0083611B" w:rsidP="0083611B">
      <w:pPr>
        <w:pStyle w:val="Listeavsnitt"/>
        <w:numPr>
          <w:ilvl w:val="0"/>
          <w:numId w:val="40"/>
        </w:numPr>
        <w:ind w:left="2119"/>
      </w:pPr>
      <w:r w:rsidRPr="00885ACC">
        <w:t>Planlagt aktivitet med tidspunkt og sted for utførelse</w:t>
      </w:r>
    </w:p>
    <w:p w14:paraId="2C664288" w14:textId="77777777" w:rsidR="0083611B" w:rsidRPr="00885ACC" w:rsidRDefault="0083611B" w:rsidP="0083611B">
      <w:pPr>
        <w:pStyle w:val="Listeavsnitt"/>
        <w:numPr>
          <w:ilvl w:val="0"/>
          <w:numId w:val="40"/>
        </w:numPr>
        <w:ind w:left="2119"/>
      </w:pPr>
      <w:r w:rsidRPr="00885ACC">
        <w:t>Omfang og mengde som skal utføres</w:t>
      </w:r>
    </w:p>
    <w:p w14:paraId="6A132702" w14:textId="77777777" w:rsidR="0083611B" w:rsidRPr="00885ACC" w:rsidRDefault="0083611B" w:rsidP="0083611B">
      <w:pPr>
        <w:pStyle w:val="Listeavsnitt"/>
        <w:numPr>
          <w:ilvl w:val="0"/>
          <w:numId w:val="40"/>
        </w:numPr>
        <w:ind w:left="2119"/>
      </w:pPr>
      <w:r w:rsidRPr="00885ACC">
        <w:t>Ressurser, mannskap, maskiner og utstyr som skal brukes til de ulike aktiviteter</w:t>
      </w:r>
    </w:p>
    <w:p w14:paraId="18B6F476" w14:textId="77777777" w:rsidR="00D44138" w:rsidRPr="00D44138" w:rsidRDefault="00D44138" w:rsidP="00D44138"/>
    <w:p w14:paraId="7A6B263D" w14:textId="6BE3502A" w:rsidR="00E51D6C" w:rsidRDefault="00EE4518" w:rsidP="003A3DB2">
      <w:pPr>
        <w:pStyle w:val="Overskrift2"/>
        <w:spacing w:before="0"/>
      </w:pPr>
      <w:bookmarkStart w:id="8" w:name="_Toc238505428"/>
      <w:r>
        <w:t>P7-6-</w:t>
      </w:r>
      <w:r w:rsidR="00E51D6C" w:rsidRPr="00482391">
        <w:t xml:space="preserve">Renhold </w:t>
      </w:r>
      <w:r w:rsidR="00EE7983">
        <w:t xml:space="preserve">av </w:t>
      </w:r>
      <w:r w:rsidR="00C83EF4">
        <w:t>støyskjermer, murer</w:t>
      </w:r>
      <w:r w:rsidR="00E51D6C" w:rsidRPr="00482391">
        <w:t>,</w:t>
      </w:r>
      <w:r w:rsidR="00C83EF4">
        <w:t xml:space="preserve"> leskur, </w:t>
      </w:r>
      <w:r w:rsidR="00F77D45">
        <w:t xml:space="preserve">trafikkøyer, </w:t>
      </w:r>
      <w:r w:rsidR="00E51D6C" w:rsidRPr="00482391">
        <w:t>underganger</w:t>
      </w:r>
      <w:r w:rsidR="00EE7983">
        <w:t xml:space="preserve">, rasteplassutstyr, </w:t>
      </w:r>
      <w:proofErr w:type="spellStart"/>
      <w:r w:rsidR="00EE7983">
        <w:t>o.l</w:t>
      </w:r>
      <w:bookmarkEnd w:id="8"/>
      <w:proofErr w:type="spellEnd"/>
    </w:p>
    <w:p w14:paraId="221D7A98" w14:textId="77777777" w:rsidR="005E13D9" w:rsidRDefault="005E13D9" w:rsidP="005E13D9">
      <w:pPr>
        <w:spacing w:before="0"/>
        <w:ind w:left="709"/>
      </w:pPr>
    </w:p>
    <w:p w14:paraId="19006434" w14:textId="77777777" w:rsidR="005E13D9" w:rsidRDefault="005E13D9" w:rsidP="005E13D9">
      <w:pPr>
        <w:spacing w:before="0"/>
        <w:ind w:left="709"/>
      </w:pPr>
    </w:p>
    <w:p w14:paraId="6BED6E47" w14:textId="7D574BB5" w:rsidR="005E13D9" w:rsidRPr="00885ACC" w:rsidRDefault="005E13D9" w:rsidP="005E13D9">
      <w:pPr>
        <w:spacing w:before="0"/>
        <w:ind w:left="709"/>
      </w:pPr>
      <w:r w:rsidRPr="00885ACC">
        <w:t xml:space="preserve">Plan for renhold skal utarbeides i samråd med byggherren. </w:t>
      </w:r>
    </w:p>
    <w:p w14:paraId="0EAC901C" w14:textId="77777777" w:rsidR="005E13D9" w:rsidRPr="00885ACC" w:rsidRDefault="005E13D9" w:rsidP="005E13D9">
      <w:pPr>
        <w:spacing w:before="0"/>
        <w:ind w:left="709"/>
      </w:pPr>
    </w:p>
    <w:p w14:paraId="0D212E75" w14:textId="77777777" w:rsidR="005E13D9" w:rsidRPr="00885ACC" w:rsidRDefault="005E13D9" w:rsidP="005E13D9">
      <w:pPr>
        <w:spacing w:before="0"/>
        <w:ind w:left="709"/>
        <w:rPr>
          <w:bCs/>
        </w:rPr>
      </w:pPr>
      <w:r w:rsidRPr="00885ACC">
        <w:rPr>
          <w:bCs/>
        </w:rPr>
        <w:t>Planen skal bl.a. beskrive og presentere</w:t>
      </w:r>
    </w:p>
    <w:p w14:paraId="4CFFFF64" w14:textId="77777777" w:rsidR="005E13D9" w:rsidRPr="00885ACC" w:rsidRDefault="005E13D9" w:rsidP="005E13D9">
      <w:pPr>
        <w:pStyle w:val="Listeavsnitt"/>
        <w:numPr>
          <w:ilvl w:val="0"/>
          <w:numId w:val="40"/>
        </w:numPr>
        <w:ind w:left="2119"/>
      </w:pPr>
      <w:r w:rsidRPr="00885ACC">
        <w:t>Planlagt aktivitet med tidspunkt og sted for utførelse</w:t>
      </w:r>
    </w:p>
    <w:p w14:paraId="13F584B6" w14:textId="77777777" w:rsidR="005E13D9" w:rsidRPr="00885ACC" w:rsidRDefault="005E13D9" w:rsidP="005E13D9">
      <w:pPr>
        <w:pStyle w:val="Listeavsnitt"/>
        <w:numPr>
          <w:ilvl w:val="0"/>
          <w:numId w:val="40"/>
        </w:numPr>
        <w:ind w:left="2119"/>
      </w:pPr>
      <w:r w:rsidRPr="00885ACC">
        <w:t>Omfang og mengde som skal utføres</w:t>
      </w:r>
    </w:p>
    <w:p w14:paraId="4CF0E460" w14:textId="77777777" w:rsidR="005E13D9" w:rsidRPr="00885ACC" w:rsidRDefault="005E13D9" w:rsidP="005E13D9">
      <w:pPr>
        <w:pStyle w:val="Listeavsnitt"/>
        <w:numPr>
          <w:ilvl w:val="0"/>
          <w:numId w:val="40"/>
        </w:numPr>
        <w:ind w:left="2119"/>
      </w:pPr>
      <w:r w:rsidRPr="00885ACC">
        <w:t>Ressurser, mannskap, maskiner og utstyr som skal brukes til de ulike aktiviteter</w:t>
      </w:r>
    </w:p>
    <w:p w14:paraId="7BA6F3DC" w14:textId="58DA3397" w:rsidR="00E51D6C" w:rsidRDefault="00E51D6C" w:rsidP="00E51D6C">
      <w:pPr>
        <w:pStyle w:val="Overskrift2"/>
      </w:pPr>
      <w:bookmarkStart w:id="9" w:name="_Toc238505429"/>
      <w:r>
        <w:t>P7-</w:t>
      </w:r>
      <w:r w:rsidR="00EE4518">
        <w:t>7</w:t>
      </w:r>
      <w:r>
        <w:t>-</w:t>
      </w:r>
      <w:r w:rsidRPr="00482391">
        <w:t>Plukking av avfall og tømming av avfallsbeholdere/-containere</w:t>
      </w:r>
      <w:bookmarkEnd w:id="9"/>
    </w:p>
    <w:p w14:paraId="624025C1" w14:textId="17B4E713" w:rsidR="003B0308" w:rsidRDefault="003B0308" w:rsidP="003B0308"/>
    <w:p w14:paraId="620FD498" w14:textId="7C87E7AD" w:rsidR="00A0244B" w:rsidRPr="007018AA" w:rsidRDefault="00A0244B" w:rsidP="00A0244B">
      <w:pPr>
        <w:spacing w:before="0"/>
        <w:ind w:left="709"/>
        <w:rPr>
          <w:lang w:val="nn-NO"/>
        </w:rPr>
      </w:pPr>
      <w:r w:rsidRPr="007018AA">
        <w:rPr>
          <w:lang w:val="nn-NO"/>
        </w:rPr>
        <w:t xml:space="preserve">Plan skal </w:t>
      </w:r>
      <w:proofErr w:type="spellStart"/>
      <w:r w:rsidRPr="007018AA">
        <w:rPr>
          <w:lang w:val="nn-NO"/>
        </w:rPr>
        <w:t>utarbeides</w:t>
      </w:r>
      <w:proofErr w:type="spellEnd"/>
      <w:r w:rsidRPr="007018AA">
        <w:rPr>
          <w:lang w:val="nn-NO"/>
        </w:rPr>
        <w:t xml:space="preserve"> i samråd med byggherren. </w:t>
      </w:r>
    </w:p>
    <w:p w14:paraId="145BA8BB" w14:textId="77777777" w:rsidR="00A0244B" w:rsidRPr="007018AA" w:rsidRDefault="00A0244B" w:rsidP="00A0244B">
      <w:pPr>
        <w:spacing w:before="0"/>
        <w:ind w:left="709"/>
        <w:rPr>
          <w:lang w:val="nn-NO"/>
        </w:rPr>
      </w:pPr>
    </w:p>
    <w:p w14:paraId="1B64DBC9" w14:textId="77777777" w:rsidR="00A0244B" w:rsidRPr="00885ACC" w:rsidRDefault="00A0244B" w:rsidP="00A0244B">
      <w:pPr>
        <w:spacing w:before="0"/>
        <w:ind w:left="709"/>
        <w:rPr>
          <w:bCs/>
        </w:rPr>
      </w:pPr>
      <w:r w:rsidRPr="00885ACC">
        <w:rPr>
          <w:bCs/>
        </w:rPr>
        <w:t>Planen skal bl.a. beskrive og presentere</w:t>
      </w:r>
    </w:p>
    <w:p w14:paraId="07507D4C" w14:textId="77777777" w:rsidR="00A0244B" w:rsidRPr="00885ACC" w:rsidRDefault="00A0244B" w:rsidP="00A0244B">
      <w:pPr>
        <w:pStyle w:val="Listeavsnitt"/>
        <w:numPr>
          <w:ilvl w:val="0"/>
          <w:numId w:val="40"/>
        </w:numPr>
        <w:ind w:left="2119"/>
      </w:pPr>
      <w:r w:rsidRPr="00885ACC">
        <w:t>Planlagt aktivitet med tidspunkt og sted for utførelse</w:t>
      </w:r>
    </w:p>
    <w:p w14:paraId="35E386D4" w14:textId="77777777" w:rsidR="00A0244B" w:rsidRPr="00885ACC" w:rsidRDefault="00A0244B" w:rsidP="00A0244B">
      <w:pPr>
        <w:pStyle w:val="Listeavsnitt"/>
        <w:numPr>
          <w:ilvl w:val="0"/>
          <w:numId w:val="40"/>
        </w:numPr>
        <w:ind w:left="2119"/>
      </w:pPr>
      <w:r w:rsidRPr="00885ACC">
        <w:t>Omfang og mengde som skal utføres</w:t>
      </w:r>
    </w:p>
    <w:p w14:paraId="74B85206" w14:textId="77777777" w:rsidR="00A0244B" w:rsidRDefault="00A0244B" w:rsidP="00A0244B">
      <w:pPr>
        <w:pStyle w:val="Listeavsnitt"/>
        <w:numPr>
          <w:ilvl w:val="0"/>
          <w:numId w:val="40"/>
        </w:numPr>
        <w:ind w:left="2119"/>
      </w:pPr>
      <w:r w:rsidRPr="00885ACC">
        <w:lastRenderedPageBreak/>
        <w:t>Ressurser, mannskap, maskiner og utstyr som skal brukes til de ulike aktiviteter</w:t>
      </w:r>
    </w:p>
    <w:p w14:paraId="34DC99AE" w14:textId="41170A20" w:rsidR="00A0244B" w:rsidRPr="00A0244B" w:rsidRDefault="00A0244B" w:rsidP="00A0244B">
      <w:r>
        <w:t xml:space="preserve">Plassering </w:t>
      </w:r>
      <w:r w:rsidR="001C7586">
        <w:t xml:space="preserve">og bruk </w:t>
      </w:r>
      <w:r>
        <w:t>av containere må avklares i samråd med byggherre.</w:t>
      </w:r>
    </w:p>
    <w:p w14:paraId="13387ACB" w14:textId="78CB89CC" w:rsidR="00E51D6C" w:rsidRDefault="00E51D6C" w:rsidP="00E51D6C"/>
    <w:p w14:paraId="33723EF6" w14:textId="77777777" w:rsidR="00E51D6C" w:rsidRPr="00E51D6C" w:rsidRDefault="00E51D6C" w:rsidP="00E51D6C"/>
    <w:p w14:paraId="1EE57EAE" w14:textId="65399EAB" w:rsidR="00B1351B" w:rsidRDefault="00B1351B" w:rsidP="00B7120B">
      <w:pPr>
        <w:ind w:left="0"/>
      </w:pPr>
    </w:p>
    <w:p w14:paraId="6E88EE92" w14:textId="163538D3" w:rsidR="00B1351B" w:rsidRDefault="00B1351B" w:rsidP="00B7120B">
      <w:pPr>
        <w:ind w:left="0"/>
      </w:pPr>
    </w:p>
    <w:p w14:paraId="12D1ABC8" w14:textId="10B7C2D1" w:rsidR="00B1351B" w:rsidRDefault="00B1351B" w:rsidP="00B7120B">
      <w:pPr>
        <w:ind w:left="0"/>
      </w:pPr>
    </w:p>
    <w:p w14:paraId="74B99760" w14:textId="0EF13AB5" w:rsidR="00B1351B" w:rsidRDefault="00B1351B" w:rsidP="00B7120B">
      <w:pPr>
        <w:ind w:left="0"/>
      </w:pPr>
    </w:p>
    <w:p w14:paraId="5765FCE8" w14:textId="7EA4313C" w:rsidR="00B1351B" w:rsidRDefault="00B1351B" w:rsidP="00B7120B">
      <w:pPr>
        <w:ind w:left="0"/>
      </w:pPr>
    </w:p>
    <w:p w14:paraId="7C01CCA5" w14:textId="6C14CDE6" w:rsidR="00B1351B" w:rsidRDefault="00B1351B" w:rsidP="00B7120B">
      <w:pPr>
        <w:ind w:left="0"/>
      </w:pPr>
    </w:p>
    <w:p w14:paraId="752BE969" w14:textId="30A660E6" w:rsidR="00B1351B" w:rsidRDefault="00B1351B" w:rsidP="00B7120B">
      <w:pPr>
        <w:ind w:left="0"/>
      </w:pPr>
    </w:p>
    <w:p w14:paraId="79E025DA" w14:textId="6F90E139" w:rsidR="00B1351B" w:rsidRDefault="00B1351B" w:rsidP="00B7120B">
      <w:pPr>
        <w:ind w:left="0"/>
      </w:pPr>
    </w:p>
    <w:p w14:paraId="241D4789" w14:textId="124E281E" w:rsidR="00B1351B" w:rsidRDefault="00B1351B" w:rsidP="00B7120B">
      <w:pPr>
        <w:ind w:left="0"/>
      </w:pPr>
    </w:p>
    <w:p w14:paraId="6817326E" w14:textId="2AC43010" w:rsidR="00B373EF" w:rsidRDefault="00B373EF" w:rsidP="00B7120B">
      <w:pPr>
        <w:ind w:left="0"/>
      </w:pPr>
    </w:p>
    <w:p w14:paraId="4374A610" w14:textId="77777777" w:rsidR="007F32B0" w:rsidRDefault="007F32B0" w:rsidP="00B7120B">
      <w:pPr>
        <w:ind w:left="0"/>
      </w:pPr>
    </w:p>
    <w:p w14:paraId="798E7640" w14:textId="695B747A" w:rsidR="00B373EF" w:rsidRDefault="00B373EF" w:rsidP="00B7120B">
      <w:pPr>
        <w:ind w:left="0"/>
      </w:pPr>
    </w:p>
    <w:p w14:paraId="749056A4" w14:textId="6058C81D" w:rsidR="00B373EF" w:rsidRDefault="00B373EF" w:rsidP="00B7120B">
      <w:pPr>
        <w:ind w:left="0"/>
      </w:pPr>
    </w:p>
    <w:p w14:paraId="4901E829" w14:textId="69344EC0" w:rsidR="00B373EF" w:rsidRDefault="00B373EF" w:rsidP="00B7120B">
      <w:pPr>
        <w:ind w:left="0"/>
      </w:pPr>
    </w:p>
    <w:p w14:paraId="16BDFE22" w14:textId="11CB24CA" w:rsidR="00B373EF" w:rsidRDefault="00B373EF" w:rsidP="00B7120B">
      <w:pPr>
        <w:ind w:left="0"/>
      </w:pPr>
    </w:p>
    <w:p w14:paraId="394F02F8" w14:textId="2731B6AB" w:rsidR="00B373EF" w:rsidRDefault="00B373EF" w:rsidP="00B7120B">
      <w:pPr>
        <w:ind w:left="0"/>
      </w:pPr>
    </w:p>
    <w:p w14:paraId="3939780B" w14:textId="7558079D" w:rsidR="00B373EF" w:rsidRDefault="00B373EF" w:rsidP="00B7120B">
      <w:pPr>
        <w:ind w:left="0"/>
      </w:pPr>
    </w:p>
    <w:p w14:paraId="769B4599" w14:textId="3DC9ED1A" w:rsidR="00B373EF" w:rsidRDefault="00B373EF" w:rsidP="00B7120B">
      <w:pPr>
        <w:ind w:left="0"/>
      </w:pPr>
    </w:p>
    <w:p w14:paraId="0699D54B" w14:textId="56983F5D" w:rsidR="00B373EF" w:rsidRDefault="00B373EF" w:rsidP="00B7120B">
      <w:pPr>
        <w:ind w:left="0"/>
      </w:pPr>
    </w:p>
    <w:p w14:paraId="29C3B791" w14:textId="5465F4EA" w:rsidR="00B373EF" w:rsidRDefault="00B373EF" w:rsidP="00B7120B">
      <w:pPr>
        <w:ind w:left="0"/>
      </w:pPr>
    </w:p>
    <w:p w14:paraId="66719A89" w14:textId="2F425855" w:rsidR="00B373EF" w:rsidRDefault="00B373EF" w:rsidP="00B7120B">
      <w:pPr>
        <w:ind w:left="0"/>
      </w:pPr>
    </w:p>
    <w:p w14:paraId="1F437133" w14:textId="795A6D78" w:rsidR="00B373EF" w:rsidRDefault="00B373EF" w:rsidP="00B7120B">
      <w:pPr>
        <w:ind w:left="0"/>
      </w:pPr>
    </w:p>
    <w:p w14:paraId="1D267A6C" w14:textId="77777777" w:rsidR="00B373EF" w:rsidRDefault="00B373EF" w:rsidP="00B7120B">
      <w:pPr>
        <w:ind w:left="0"/>
      </w:pPr>
    </w:p>
    <w:p w14:paraId="2E8E230B" w14:textId="1DE31A5D" w:rsidR="00B1351B" w:rsidRDefault="00B1351B" w:rsidP="00B1351B">
      <w:pPr>
        <w:ind w:left="0"/>
        <w:jc w:val="center"/>
      </w:pPr>
    </w:p>
    <w:p w14:paraId="2C77328F" w14:textId="14623A2A" w:rsidR="00B1351B" w:rsidRDefault="00B1351B" w:rsidP="00B7120B">
      <w:pPr>
        <w:ind w:left="0"/>
      </w:pPr>
    </w:p>
    <w:p w14:paraId="08523304" w14:textId="547BDB59" w:rsidR="00B1351B" w:rsidRDefault="00B1351B" w:rsidP="00B7120B">
      <w:pPr>
        <w:ind w:left="0"/>
      </w:pPr>
    </w:p>
    <w:p w14:paraId="2E9AB655" w14:textId="1FBAA226" w:rsidR="00B1351B" w:rsidRDefault="00B1351B" w:rsidP="00B7120B">
      <w:pPr>
        <w:ind w:left="0"/>
      </w:pPr>
    </w:p>
    <w:p w14:paraId="438F70BB" w14:textId="70E47D30" w:rsidR="00B1351B" w:rsidRDefault="00B1351B" w:rsidP="00B7120B">
      <w:pPr>
        <w:ind w:left="0"/>
      </w:pPr>
    </w:p>
    <w:p w14:paraId="08A390AE" w14:textId="75A92640" w:rsidR="00B1351B" w:rsidRDefault="00B1351B" w:rsidP="00B7120B">
      <w:pPr>
        <w:ind w:left="0"/>
      </w:pPr>
    </w:p>
    <w:p w14:paraId="5508FA35" w14:textId="77777777" w:rsidR="002259F5" w:rsidRDefault="002259F5" w:rsidP="00B7120B">
      <w:pPr>
        <w:ind w:left="0"/>
      </w:pPr>
    </w:p>
    <w:p w14:paraId="71B1FB26" w14:textId="010C232E" w:rsidR="002259F5" w:rsidRDefault="002259F5" w:rsidP="00B7120B">
      <w:pPr>
        <w:ind w:left="0"/>
      </w:pPr>
    </w:p>
    <w:p w14:paraId="60A338CA" w14:textId="2B976E01" w:rsidR="002259F5" w:rsidRDefault="002259F5" w:rsidP="00B7120B">
      <w:pPr>
        <w:ind w:left="0"/>
      </w:pPr>
    </w:p>
    <w:p w14:paraId="0A4886D4" w14:textId="77777777" w:rsidR="002259F5" w:rsidRDefault="002259F5" w:rsidP="00B7120B">
      <w:pPr>
        <w:ind w:left="0"/>
      </w:pPr>
    </w:p>
    <w:p w14:paraId="2D5AF169" w14:textId="23F2937A" w:rsidR="002259F5" w:rsidRDefault="002259F5" w:rsidP="00B7120B">
      <w:pPr>
        <w:ind w:left="0"/>
      </w:pPr>
    </w:p>
    <w:p w14:paraId="401E4534" w14:textId="77777777" w:rsidR="002259F5" w:rsidRDefault="002259F5" w:rsidP="00B7120B">
      <w:pPr>
        <w:ind w:left="0"/>
      </w:pPr>
    </w:p>
    <w:p w14:paraId="2F25880E" w14:textId="0917E364" w:rsidR="002259F5" w:rsidRDefault="002259F5" w:rsidP="00B7120B">
      <w:pPr>
        <w:ind w:left="0"/>
      </w:pPr>
    </w:p>
    <w:p w14:paraId="752D55A4" w14:textId="673B6019" w:rsidR="00B1351B" w:rsidRDefault="00B1351B" w:rsidP="00B7120B">
      <w:pPr>
        <w:ind w:left="0"/>
      </w:pPr>
    </w:p>
    <w:p w14:paraId="6BE29218" w14:textId="6E0B9BF3" w:rsidR="00B1351B" w:rsidRDefault="00B1351B" w:rsidP="00B7120B">
      <w:pPr>
        <w:ind w:left="0"/>
      </w:pPr>
    </w:p>
    <w:p w14:paraId="4E6AB595" w14:textId="4061D548" w:rsidR="00B1351B" w:rsidRDefault="00B1351B" w:rsidP="00B7120B">
      <w:pPr>
        <w:ind w:left="0"/>
      </w:pPr>
    </w:p>
    <w:p w14:paraId="160A5B02" w14:textId="77777777" w:rsidR="00B1351B" w:rsidRDefault="00B1351B" w:rsidP="00B7120B">
      <w:pPr>
        <w:ind w:left="0"/>
      </w:pPr>
    </w:p>
    <w:p w14:paraId="240F40FB" w14:textId="69799F2E" w:rsidR="002259F5" w:rsidRDefault="002259F5" w:rsidP="00B7120B">
      <w:pPr>
        <w:ind w:left="0"/>
        <w:rPr>
          <w:noProof/>
        </w:rPr>
      </w:pPr>
    </w:p>
    <w:p w14:paraId="119A6EB0" w14:textId="0B76B6E9" w:rsidR="00B1351B" w:rsidRDefault="00B1351B" w:rsidP="00B7120B">
      <w:pPr>
        <w:ind w:left="0"/>
      </w:pPr>
    </w:p>
    <w:p w14:paraId="2ED5DF51" w14:textId="1852246D" w:rsidR="00B1351B" w:rsidRDefault="00B1351B" w:rsidP="00B7120B">
      <w:pPr>
        <w:ind w:left="0"/>
      </w:pPr>
    </w:p>
    <w:p w14:paraId="3273A2F7" w14:textId="6339D134" w:rsidR="00B1351B" w:rsidRDefault="00B1351B" w:rsidP="00B7120B">
      <w:pPr>
        <w:ind w:left="0"/>
      </w:pPr>
    </w:p>
    <w:p w14:paraId="3CC869D5" w14:textId="224C186E" w:rsidR="00B1351B" w:rsidRPr="00A44E09" w:rsidRDefault="002259F5" w:rsidP="00B7120B">
      <w:pPr>
        <w:ind w:left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FDCFDE" wp14:editId="6DB948E2">
            <wp:simplePos x="0" y="0"/>
            <wp:positionH relativeFrom="page">
              <wp:posOffset>3137056</wp:posOffset>
            </wp:positionH>
            <wp:positionV relativeFrom="page">
              <wp:posOffset>8369828</wp:posOffset>
            </wp:positionV>
            <wp:extent cx="1766438" cy="1406762"/>
            <wp:effectExtent l="0" t="0" r="571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1351B" w:rsidRPr="00A44E09" w:rsidSect="006209F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9CF77" w14:textId="77777777" w:rsidR="00303F24" w:rsidRDefault="00303F24" w:rsidP="00175380">
      <w:r>
        <w:separator/>
      </w:r>
    </w:p>
  </w:endnote>
  <w:endnote w:type="continuationSeparator" w:id="0">
    <w:p w14:paraId="72AB9A03" w14:textId="77777777" w:rsidR="00303F24" w:rsidRDefault="00303F24" w:rsidP="00175380">
      <w:r>
        <w:continuationSeparator/>
      </w:r>
    </w:p>
  </w:endnote>
  <w:endnote w:type="continuationNotice" w:id="1">
    <w:p w14:paraId="0DF65A83" w14:textId="77777777" w:rsidR="00303F24" w:rsidRDefault="00303F2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1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2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3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B4E3" w14:textId="77777777" w:rsidR="00303F24" w:rsidRDefault="00303F24" w:rsidP="00175380">
      <w:r>
        <w:separator/>
      </w:r>
    </w:p>
  </w:footnote>
  <w:footnote w:type="continuationSeparator" w:id="0">
    <w:p w14:paraId="511877C2" w14:textId="77777777" w:rsidR="00303F24" w:rsidRDefault="00303F24" w:rsidP="00175380">
      <w:r>
        <w:continuationSeparator/>
      </w:r>
    </w:p>
  </w:footnote>
  <w:footnote w:type="continuationNotice" w:id="1">
    <w:p w14:paraId="36F085A9" w14:textId="77777777" w:rsidR="00303F24" w:rsidRDefault="00303F2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58244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Canvas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36B99BF2" id="Lerret 1" o:spid="_x0000_s1028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0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1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2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0D923699" w14:textId="11CC85FF" w:rsidR="0034592F" w:rsidRDefault="0034592F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3409 Valdres 2027-2033</w:t>
    </w:r>
  </w:p>
  <w:p w14:paraId="0402A5C5" w14:textId="5174A021" w:rsidR="00F82443" w:rsidRPr="001E7A52" w:rsidRDefault="00F82443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3373EE">
      <w:rPr>
        <w:rFonts w:eastAsia="Times New Roman" w:cs="Times New Roman"/>
        <w:b/>
        <w:bCs/>
        <w:sz w:val="20"/>
        <w:szCs w:val="24"/>
      </w:rPr>
      <w:t>7</w:t>
    </w:r>
    <w:r>
      <w:rPr>
        <w:rFonts w:eastAsia="Times New Roman" w:cs="Times New Roman"/>
        <w:b/>
        <w:bCs/>
        <w:sz w:val="20"/>
        <w:szCs w:val="24"/>
      </w:rPr>
      <w:t>-</w:t>
    </w:r>
    <w:r w:rsidR="00E90D5C">
      <w:rPr>
        <w:rFonts w:eastAsia="Times New Roman" w:cs="Times New Roman"/>
        <w:b/>
        <w:bCs/>
        <w:sz w:val="20"/>
        <w:szCs w:val="24"/>
      </w:rPr>
      <w:t xml:space="preserve">Plan for </w:t>
    </w:r>
    <w:r w:rsidR="003373EE">
      <w:rPr>
        <w:rFonts w:eastAsia="Times New Roman" w:cs="Times New Roman"/>
        <w:b/>
        <w:bCs/>
        <w:sz w:val="20"/>
        <w:szCs w:val="24"/>
      </w:rPr>
      <w:t>renhold av trafikkareal og vegområde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34592F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004B"/>
    <w:multiLevelType w:val="hybridMultilevel"/>
    <w:tmpl w:val="EF7E6956"/>
    <w:lvl w:ilvl="0" w:tplc="01381F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3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0" w15:restartNumberingAfterBreak="0">
    <w:nsid w:val="206B638B"/>
    <w:multiLevelType w:val="hybridMultilevel"/>
    <w:tmpl w:val="20D4C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8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5A012333"/>
    <w:multiLevelType w:val="hybridMultilevel"/>
    <w:tmpl w:val="098ECC24"/>
    <w:lvl w:ilvl="0" w:tplc="E6F60A4A">
      <w:numFmt w:val="bullet"/>
      <w:lvlText w:val="•"/>
      <w:lvlJc w:val="left"/>
      <w:pPr>
        <w:ind w:left="1410" w:hanging="705"/>
      </w:pPr>
      <w:rPr>
        <w:rFonts w:ascii="Roboto" w:eastAsiaTheme="majorEastAsia" w:hAnsi="Roboto" w:cstheme="majorBidi" w:hint="default"/>
      </w:rPr>
    </w:lvl>
    <w:lvl w:ilvl="1" w:tplc="0414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28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0FD0261"/>
    <w:multiLevelType w:val="hybridMultilevel"/>
    <w:tmpl w:val="F6E2F5B0"/>
    <w:lvl w:ilvl="0" w:tplc="032AC3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E847D59"/>
    <w:multiLevelType w:val="hybridMultilevel"/>
    <w:tmpl w:val="2836175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0" w15:restartNumberingAfterBreak="0">
    <w:nsid w:val="724C1ACC"/>
    <w:multiLevelType w:val="hybridMultilevel"/>
    <w:tmpl w:val="95124414"/>
    <w:lvl w:ilvl="0" w:tplc="0414000F">
      <w:start w:val="1"/>
      <w:numFmt w:val="decimal"/>
      <w:lvlText w:val="%1."/>
      <w:lvlJc w:val="left"/>
      <w:pPr>
        <w:ind w:left="2064" w:hanging="360"/>
      </w:pPr>
    </w:lvl>
    <w:lvl w:ilvl="1" w:tplc="04140019" w:tentative="1">
      <w:start w:val="1"/>
      <w:numFmt w:val="lowerLetter"/>
      <w:lvlText w:val="%2."/>
      <w:lvlJc w:val="left"/>
      <w:pPr>
        <w:ind w:left="2784" w:hanging="360"/>
      </w:pPr>
    </w:lvl>
    <w:lvl w:ilvl="2" w:tplc="0414001B" w:tentative="1">
      <w:start w:val="1"/>
      <w:numFmt w:val="lowerRoman"/>
      <w:lvlText w:val="%3."/>
      <w:lvlJc w:val="right"/>
      <w:pPr>
        <w:ind w:left="3504" w:hanging="180"/>
      </w:pPr>
    </w:lvl>
    <w:lvl w:ilvl="3" w:tplc="0414000F" w:tentative="1">
      <w:start w:val="1"/>
      <w:numFmt w:val="decimal"/>
      <w:lvlText w:val="%4."/>
      <w:lvlJc w:val="left"/>
      <w:pPr>
        <w:ind w:left="4224" w:hanging="360"/>
      </w:pPr>
    </w:lvl>
    <w:lvl w:ilvl="4" w:tplc="04140019" w:tentative="1">
      <w:start w:val="1"/>
      <w:numFmt w:val="lowerLetter"/>
      <w:lvlText w:val="%5."/>
      <w:lvlJc w:val="left"/>
      <w:pPr>
        <w:ind w:left="4944" w:hanging="360"/>
      </w:pPr>
    </w:lvl>
    <w:lvl w:ilvl="5" w:tplc="0414001B" w:tentative="1">
      <w:start w:val="1"/>
      <w:numFmt w:val="lowerRoman"/>
      <w:lvlText w:val="%6."/>
      <w:lvlJc w:val="right"/>
      <w:pPr>
        <w:ind w:left="5664" w:hanging="180"/>
      </w:pPr>
    </w:lvl>
    <w:lvl w:ilvl="6" w:tplc="0414000F" w:tentative="1">
      <w:start w:val="1"/>
      <w:numFmt w:val="decimal"/>
      <w:lvlText w:val="%7."/>
      <w:lvlJc w:val="left"/>
      <w:pPr>
        <w:ind w:left="6384" w:hanging="360"/>
      </w:pPr>
    </w:lvl>
    <w:lvl w:ilvl="7" w:tplc="04140019" w:tentative="1">
      <w:start w:val="1"/>
      <w:numFmt w:val="lowerLetter"/>
      <w:lvlText w:val="%8."/>
      <w:lvlJc w:val="left"/>
      <w:pPr>
        <w:ind w:left="7104" w:hanging="360"/>
      </w:pPr>
    </w:lvl>
    <w:lvl w:ilvl="8" w:tplc="0414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41" w15:restartNumberingAfterBreak="0">
    <w:nsid w:val="77930AE6"/>
    <w:multiLevelType w:val="hybridMultilevel"/>
    <w:tmpl w:val="7E3429A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2020816365">
    <w:abstractNumId w:val="37"/>
  </w:num>
  <w:num w:numId="2" w16cid:durableId="877013077">
    <w:abstractNumId w:val="16"/>
  </w:num>
  <w:num w:numId="3" w16cid:durableId="1330014964">
    <w:abstractNumId w:val="5"/>
  </w:num>
  <w:num w:numId="4" w16cid:durableId="1786732841">
    <w:abstractNumId w:val="11"/>
  </w:num>
  <w:num w:numId="5" w16cid:durableId="1852837959">
    <w:abstractNumId w:val="31"/>
  </w:num>
  <w:num w:numId="6" w16cid:durableId="1953784874">
    <w:abstractNumId w:val="33"/>
  </w:num>
  <w:num w:numId="7" w16cid:durableId="1584997545">
    <w:abstractNumId w:val="24"/>
  </w:num>
  <w:num w:numId="8" w16cid:durableId="1313291043">
    <w:abstractNumId w:val="22"/>
  </w:num>
  <w:num w:numId="9" w16cid:durableId="456342602">
    <w:abstractNumId w:val="30"/>
  </w:num>
  <w:num w:numId="10" w16cid:durableId="573396703">
    <w:abstractNumId w:val="21"/>
  </w:num>
  <w:num w:numId="11" w16cid:durableId="260453749">
    <w:abstractNumId w:val="38"/>
  </w:num>
  <w:num w:numId="12" w16cid:durableId="616520228">
    <w:abstractNumId w:val="35"/>
  </w:num>
  <w:num w:numId="13" w16cid:durableId="559943530">
    <w:abstractNumId w:val="20"/>
  </w:num>
  <w:num w:numId="14" w16cid:durableId="1970160261">
    <w:abstractNumId w:val="8"/>
  </w:num>
  <w:num w:numId="15" w16cid:durableId="1965766712">
    <w:abstractNumId w:val="6"/>
  </w:num>
  <w:num w:numId="16" w16cid:durableId="756286880">
    <w:abstractNumId w:val="4"/>
  </w:num>
  <w:num w:numId="17" w16cid:durableId="1053429405">
    <w:abstractNumId w:val="25"/>
  </w:num>
  <w:num w:numId="18" w16cid:durableId="508719810">
    <w:abstractNumId w:val="3"/>
  </w:num>
  <w:num w:numId="19" w16cid:durableId="986394160">
    <w:abstractNumId w:val="26"/>
  </w:num>
  <w:num w:numId="20" w16cid:durableId="637608321">
    <w:abstractNumId w:val="12"/>
  </w:num>
  <w:num w:numId="21" w16cid:durableId="813571678">
    <w:abstractNumId w:val="14"/>
  </w:num>
  <w:num w:numId="22" w16cid:durableId="759179606">
    <w:abstractNumId w:val="7"/>
  </w:num>
  <w:num w:numId="23" w16cid:durableId="922764302">
    <w:abstractNumId w:val="36"/>
  </w:num>
  <w:num w:numId="24" w16cid:durableId="546647468">
    <w:abstractNumId w:val="2"/>
  </w:num>
  <w:num w:numId="25" w16cid:durableId="26224132">
    <w:abstractNumId w:val="13"/>
  </w:num>
  <w:num w:numId="26" w16cid:durableId="543056748">
    <w:abstractNumId w:val="32"/>
  </w:num>
  <w:num w:numId="27" w16cid:durableId="2075926926">
    <w:abstractNumId w:val="1"/>
  </w:num>
  <w:num w:numId="28" w16cid:durableId="1826966669">
    <w:abstractNumId w:val="18"/>
  </w:num>
  <w:num w:numId="29" w16cid:durableId="1260530336">
    <w:abstractNumId w:val="9"/>
  </w:num>
  <w:num w:numId="30" w16cid:durableId="955795887">
    <w:abstractNumId w:val="17"/>
  </w:num>
  <w:num w:numId="31" w16cid:durableId="1431898919">
    <w:abstractNumId w:val="15"/>
  </w:num>
  <w:num w:numId="32" w16cid:durableId="1260796386">
    <w:abstractNumId w:val="34"/>
  </w:num>
  <w:num w:numId="33" w16cid:durableId="1011565046">
    <w:abstractNumId w:val="19"/>
  </w:num>
  <w:num w:numId="34" w16cid:durableId="1701323561">
    <w:abstractNumId w:val="23"/>
  </w:num>
  <w:num w:numId="35" w16cid:durableId="1058629795">
    <w:abstractNumId w:val="28"/>
  </w:num>
  <w:num w:numId="36" w16cid:durableId="1546527477">
    <w:abstractNumId w:val="39"/>
  </w:num>
  <w:num w:numId="37" w16cid:durableId="2123647729">
    <w:abstractNumId w:val="10"/>
  </w:num>
  <w:num w:numId="38" w16cid:durableId="639112846">
    <w:abstractNumId w:val="41"/>
  </w:num>
  <w:num w:numId="39" w16cid:durableId="750390705">
    <w:abstractNumId w:val="40"/>
  </w:num>
  <w:num w:numId="40" w16cid:durableId="1372461663">
    <w:abstractNumId w:val="27"/>
  </w:num>
  <w:num w:numId="41" w16cid:durableId="830603946">
    <w:abstractNumId w:val="29"/>
  </w:num>
  <w:num w:numId="42" w16cid:durableId="1544978147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59C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B03"/>
    <w:rsid w:val="000304FA"/>
    <w:rsid w:val="00035881"/>
    <w:rsid w:val="00036C9C"/>
    <w:rsid w:val="000370D4"/>
    <w:rsid w:val="00040B89"/>
    <w:rsid w:val="0004150C"/>
    <w:rsid w:val="00043DBB"/>
    <w:rsid w:val="000516EC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36A9"/>
    <w:rsid w:val="00066B36"/>
    <w:rsid w:val="00070D20"/>
    <w:rsid w:val="00071567"/>
    <w:rsid w:val="00073699"/>
    <w:rsid w:val="00074C6A"/>
    <w:rsid w:val="00074F8B"/>
    <w:rsid w:val="00076132"/>
    <w:rsid w:val="00076BF9"/>
    <w:rsid w:val="00076C30"/>
    <w:rsid w:val="00080FCD"/>
    <w:rsid w:val="00082496"/>
    <w:rsid w:val="00082F7C"/>
    <w:rsid w:val="000852B7"/>
    <w:rsid w:val="00085E6B"/>
    <w:rsid w:val="00086AB3"/>
    <w:rsid w:val="00093782"/>
    <w:rsid w:val="00096FE8"/>
    <w:rsid w:val="000973AF"/>
    <w:rsid w:val="00097D04"/>
    <w:rsid w:val="000A75D5"/>
    <w:rsid w:val="000B034B"/>
    <w:rsid w:val="000B1C84"/>
    <w:rsid w:val="000B22E1"/>
    <w:rsid w:val="000B2BD5"/>
    <w:rsid w:val="000B2CA6"/>
    <w:rsid w:val="000B361B"/>
    <w:rsid w:val="000B3F3E"/>
    <w:rsid w:val="000B574A"/>
    <w:rsid w:val="000B5D1C"/>
    <w:rsid w:val="000B7AF8"/>
    <w:rsid w:val="000C00C2"/>
    <w:rsid w:val="000C3BA4"/>
    <w:rsid w:val="000C4C78"/>
    <w:rsid w:val="000C55C3"/>
    <w:rsid w:val="000D0ED1"/>
    <w:rsid w:val="000D0F14"/>
    <w:rsid w:val="000D382D"/>
    <w:rsid w:val="000D592B"/>
    <w:rsid w:val="000D65D6"/>
    <w:rsid w:val="000D7028"/>
    <w:rsid w:val="000E08F9"/>
    <w:rsid w:val="000E2FBF"/>
    <w:rsid w:val="000E30B0"/>
    <w:rsid w:val="000E44BB"/>
    <w:rsid w:val="000E4B5B"/>
    <w:rsid w:val="000E5A81"/>
    <w:rsid w:val="000E719A"/>
    <w:rsid w:val="000F0B08"/>
    <w:rsid w:val="000F2567"/>
    <w:rsid w:val="000F277E"/>
    <w:rsid w:val="000F3B2B"/>
    <w:rsid w:val="00100B80"/>
    <w:rsid w:val="001050C9"/>
    <w:rsid w:val="001070EE"/>
    <w:rsid w:val="00107CD2"/>
    <w:rsid w:val="00111692"/>
    <w:rsid w:val="001128BA"/>
    <w:rsid w:val="00112C92"/>
    <w:rsid w:val="00113B91"/>
    <w:rsid w:val="00115018"/>
    <w:rsid w:val="00120152"/>
    <w:rsid w:val="00122F68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9BA"/>
    <w:rsid w:val="00142EE5"/>
    <w:rsid w:val="00143826"/>
    <w:rsid w:val="00143ACD"/>
    <w:rsid w:val="00150237"/>
    <w:rsid w:val="001527B7"/>
    <w:rsid w:val="001529AE"/>
    <w:rsid w:val="00153A68"/>
    <w:rsid w:val="00154D32"/>
    <w:rsid w:val="001579CB"/>
    <w:rsid w:val="00160573"/>
    <w:rsid w:val="0016065D"/>
    <w:rsid w:val="00160F99"/>
    <w:rsid w:val="00162BB4"/>
    <w:rsid w:val="00162D79"/>
    <w:rsid w:val="00163A35"/>
    <w:rsid w:val="0016579B"/>
    <w:rsid w:val="00167ABF"/>
    <w:rsid w:val="001709FB"/>
    <w:rsid w:val="00170DAE"/>
    <w:rsid w:val="00170F14"/>
    <w:rsid w:val="001712A5"/>
    <w:rsid w:val="00171CB8"/>
    <w:rsid w:val="0017290C"/>
    <w:rsid w:val="00174BB9"/>
    <w:rsid w:val="00175380"/>
    <w:rsid w:val="001757E9"/>
    <w:rsid w:val="0018309E"/>
    <w:rsid w:val="00183130"/>
    <w:rsid w:val="001849F2"/>
    <w:rsid w:val="0018553A"/>
    <w:rsid w:val="00186464"/>
    <w:rsid w:val="0018723F"/>
    <w:rsid w:val="0018789F"/>
    <w:rsid w:val="00187A62"/>
    <w:rsid w:val="00190BB6"/>
    <w:rsid w:val="00191033"/>
    <w:rsid w:val="001911A6"/>
    <w:rsid w:val="00192C84"/>
    <w:rsid w:val="00192E9F"/>
    <w:rsid w:val="00193130"/>
    <w:rsid w:val="00194DD8"/>
    <w:rsid w:val="001A0809"/>
    <w:rsid w:val="001A0AD3"/>
    <w:rsid w:val="001A0E14"/>
    <w:rsid w:val="001A30A5"/>
    <w:rsid w:val="001A39A3"/>
    <w:rsid w:val="001A6629"/>
    <w:rsid w:val="001B0ADB"/>
    <w:rsid w:val="001B158C"/>
    <w:rsid w:val="001B2842"/>
    <w:rsid w:val="001B3965"/>
    <w:rsid w:val="001B5EA2"/>
    <w:rsid w:val="001C0D69"/>
    <w:rsid w:val="001C0D6F"/>
    <w:rsid w:val="001C1EA7"/>
    <w:rsid w:val="001C1F03"/>
    <w:rsid w:val="001C2212"/>
    <w:rsid w:val="001C24DE"/>
    <w:rsid w:val="001C33D9"/>
    <w:rsid w:val="001C6DFB"/>
    <w:rsid w:val="001C714B"/>
    <w:rsid w:val="001C7586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E7A52"/>
    <w:rsid w:val="001F06C5"/>
    <w:rsid w:val="001F1842"/>
    <w:rsid w:val="001F19A0"/>
    <w:rsid w:val="001F528B"/>
    <w:rsid w:val="001F7DC9"/>
    <w:rsid w:val="00200D8C"/>
    <w:rsid w:val="002016D4"/>
    <w:rsid w:val="0020491F"/>
    <w:rsid w:val="002049C5"/>
    <w:rsid w:val="00206872"/>
    <w:rsid w:val="00211D6C"/>
    <w:rsid w:val="002125BF"/>
    <w:rsid w:val="00212E8A"/>
    <w:rsid w:val="00213A28"/>
    <w:rsid w:val="00215447"/>
    <w:rsid w:val="0021646D"/>
    <w:rsid w:val="00216760"/>
    <w:rsid w:val="00221965"/>
    <w:rsid w:val="0022286B"/>
    <w:rsid w:val="002237DC"/>
    <w:rsid w:val="002259F5"/>
    <w:rsid w:val="00227270"/>
    <w:rsid w:val="00230C23"/>
    <w:rsid w:val="002323EF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6F0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66A0"/>
    <w:rsid w:val="00267658"/>
    <w:rsid w:val="002711AF"/>
    <w:rsid w:val="00271E55"/>
    <w:rsid w:val="002742F3"/>
    <w:rsid w:val="00274814"/>
    <w:rsid w:val="00275E6A"/>
    <w:rsid w:val="00276ACF"/>
    <w:rsid w:val="00281E1F"/>
    <w:rsid w:val="00282C5B"/>
    <w:rsid w:val="0028313A"/>
    <w:rsid w:val="0028320E"/>
    <w:rsid w:val="00287318"/>
    <w:rsid w:val="00290F5A"/>
    <w:rsid w:val="00291A39"/>
    <w:rsid w:val="00291F9E"/>
    <w:rsid w:val="00292D61"/>
    <w:rsid w:val="002933E8"/>
    <w:rsid w:val="00293F30"/>
    <w:rsid w:val="00296062"/>
    <w:rsid w:val="00297934"/>
    <w:rsid w:val="002A2342"/>
    <w:rsid w:val="002A2DCF"/>
    <w:rsid w:val="002A54D6"/>
    <w:rsid w:val="002A6FBE"/>
    <w:rsid w:val="002A6FFD"/>
    <w:rsid w:val="002B0F80"/>
    <w:rsid w:val="002B11C7"/>
    <w:rsid w:val="002B1BD5"/>
    <w:rsid w:val="002B46E9"/>
    <w:rsid w:val="002B5197"/>
    <w:rsid w:val="002B6B39"/>
    <w:rsid w:val="002B723E"/>
    <w:rsid w:val="002B73E2"/>
    <w:rsid w:val="002C6736"/>
    <w:rsid w:val="002D1299"/>
    <w:rsid w:val="002D37B9"/>
    <w:rsid w:val="002D4331"/>
    <w:rsid w:val="002D476F"/>
    <w:rsid w:val="002D74DC"/>
    <w:rsid w:val="002E098C"/>
    <w:rsid w:val="002E279B"/>
    <w:rsid w:val="002E33AD"/>
    <w:rsid w:val="002F57EB"/>
    <w:rsid w:val="002F6CF4"/>
    <w:rsid w:val="002F7A53"/>
    <w:rsid w:val="00300460"/>
    <w:rsid w:val="003026CD"/>
    <w:rsid w:val="003029C9"/>
    <w:rsid w:val="00302FF5"/>
    <w:rsid w:val="00303F24"/>
    <w:rsid w:val="003055D5"/>
    <w:rsid w:val="003057B2"/>
    <w:rsid w:val="003065FB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30D4A"/>
    <w:rsid w:val="00331E06"/>
    <w:rsid w:val="003324C2"/>
    <w:rsid w:val="00333DA2"/>
    <w:rsid w:val="00334D2C"/>
    <w:rsid w:val="00336403"/>
    <w:rsid w:val="003373EE"/>
    <w:rsid w:val="00341678"/>
    <w:rsid w:val="00341D25"/>
    <w:rsid w:val="00342975"/>
    <w:rsid w:val="003449A7"/>
    <w:rsid w:val="0034592F"/>
    <w:rsid w:val="003465B9"/>
    <w:rsid w:val="00346A7E"/>
    <w:rsid w:val="003506E2"/>
    <w:rsid w:val="003512B8"/>
    <w:rsid w:val="00354114"/>
    <w:rsid w:val="00355AB0"/>
    <w:rsid w:val="00357C3F"/>
    <w:rsid w:val="00363898"/>
    <w:rsid w:val="0036414E"/>
    <w:rsid w:val="003662D7"/>
    <w:rsid w:val="003669E4"/>
    <w:rsid w:val="00367611"/>
    <w:rsid w:val="003677BC"/>
    <w:rsid w:val="0037101B"/>
    <w:rsid w:val="00371112"/>
    <w:rsid w:val="0037181C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18D7"/>
    <w:rsid w:val="003A2D18"/>
    <w:rsid w:val="003A3DB2"/>
    <w:rsid w:val="003A5ECC"/>
    <w:rsid w:val="003A786E"/>
    <w:rsid w:val="003B027E"/>
    <w:rsid w:val="003B0292"/>
    <w:rsid w:val="003B0308"/>
    <w:rsid w:val="003B0CD1"/>
    <w:rsid w:val="003B0EB8"/>
    <w:rsid w:val="003B1AFE"/>
    <w:rsid w:val="003B1B55"/>
    <w:rsid w:val="003C2C69"/>
    <w:rsid w:val="003C2CD3"/>
    <w:rsid w:val="003C7A03"/>
    <w:rsid w:val="003D4208"/>
    <w:rsid w:val="003D506E"/>
    <w:rsid w:val="003D5572"/>
    <w:rsid w:val="003D5CB6"/>
    <w:rsid w:val="003D6C57"/>
    <w:rsid w:val="003D7B3B"/>
    <w:rsid w:val="003E3C23"/>
    <w:rsid w:val="003E4E44"/>
    <w:rsid w:val="003E5D1E"/>
    <w:rsid w:val="003E5D8F"/>
    <w:rsid w:val="003E5EEB"/>
    <w:rsid w:val="003E72C6"/>
    <w:rsid w:val="003F1C7E"/>
    <w:rsid w:val="003F214F"/>
    <w:rsid w:val="003F2B96"/>
    <w:rsid w:val="003F3EF2"/>
    <w:rsid w:val="003F46BD"/>
    <w:rsid w:val="003F4A5D"/>
    <w:rsid w:val="003F73E7"/>
    <w:rsid w:val="003F784C"/>
    <w:rsid w:val="004015E0"/>
    <w:rsid w:val="00404320"/>
    <w:rsid w:val="004045C8"/>
    <w:rsid w:val="00411A11"/>
    <w:rsid w:val="00413E97"/>
    <w:rsid w:val="0041503C"/>
    <w:rsid w:val="00420D8D"/>
    <w:rsid w:val="0042154A"/>
    <w:rsid w:val="004215C8"/>
    <w:rsid w:val="00422792"/>
    <w:rsid w:val="00422FFD"/>
    <w:rsid w:val="00423B92"/>
    <w:rsid w:val="004245E0"/>
    <w:rsid w:val="004256A0"/>
    <w:rsid w:val="0042671C"/>
    <w:rsid w:val="004305AF"/>
    <w:rsid w:val="004343C4"/>
    <w:rsid w:val="00434B07"/>
    <w:rsid w:val="00435B88"/>
    <w:rsid w:val="0043707F"/>
    <w:rsid w:val="004419A8"/>
    <w:rsid w:val="0044336D"/>
    <w:rsid w:val="004444A7"/>
    <w:rsid w:val="00447ED4"/>
    <w:rsid w:val="00451D7D"/>
    <w:rsid w:val="0045258C"/>
    <w:rsid w:val="00452707"/>
    <w:rsid w:val="00453CB1"/>
    <w:rsid w:val="0046086C"/>
    <w:rsid w:val="00462117"/>
    <w:rsid w:val="00462294"/>
    <w:rsid w:val="00462D8E"/>
    <w:rsid w:val="00464514"/>
    <w:rsid w:val="00464678"/>
    <w:rsid w:val="00464DC6"/>
    <w:rsid w:val="00467055"/>
    <w:rsid w:val="00467906"/>
    <w:rsid w:val="00467CE5"/>
    <w:rsid w:val="00470E55"/>
    <w:rsid w:val="00471973"/>
    <w:rsid w:val="00474315"/>
    <w:rsid w:val="00474A93"/>
    <w:rsid w:val="00474F57"/>
    <w:rsid w:val="00475D24"/>
    <w:rsid w:val="00476128"/>
    <w:rsid w:val="00476942"/>
    <w:rsid w:val="00476EEF"/>
    <w:rsid w:val="0048053C"/>
    <w:rsid w:val="004815D2"/>
    <w:rsid w:val="00482391"/>
    <w:rsid w:val="004837D5"/>
    <w:rsid w:val="00485A5B"/>
    <w:rsid w:val="00490C91"/>
    <w:rsid w:val="00492A10"/>
    <w:rsid w:val="004936AF"/>
    <w:rsid w:val="00494B4F"/>
    <w:rsid w:val="004953D4"/>
    <w:rsid w:val="0049574D"/>
    <w:rsid w:val="00495845"/>
    <w:rsid w:val="00496820"/>
    <w:rsid w:val="0049713A"/>
    <w:rsid w:val="004A02A6"/>
    <w:rsid w:val="004A19B4"/>
    <w:rsid w:val="004A1EDC"/>
    <w:rsid w:val="004A3E4A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0FFB"/>
    <w:rsid w:val="004C1FB2"/>
    <w:rsid w:val="004C2182"/>
    <w:rsid w:val="004C25F2"/>
    <w:rsid w:val="004C2B3A"/>
    <w:rsid w:val="004C3D50"/>
    <w:rsid w:val="004C45E4"/>
    <w:rsid w:val="004C59F9"/>
    <w:rsid w:val="004C693F"/>
    <w:rsid w:val="004D0592"/>
    <w:rsid w:val="004D1A33"/>
    <w:rsid w:val="004D2678"/>
    <w:rsid w:val="004D4629"/>
    <w:rsid w:val="004D5406"/>
    <w:rsid w:val="004D577D"/>
    <w:rsid w:val="004D5986"/>
    <w:rsid w:val="004D5E13"/>
    <w:rsid w:val="004D6DB2"/>
    <w:rsid w:val="004D702A"/>
    <w:rsid w:val="004D7723"/>
    <w:rsid w:val="004E0AFA"/>
    <w:rsid w:val="004E0EAE"/>
    <w:rsid w:val="004E14F0"/>
    <w:rsid w:val="004E20ED"/>
    <w:rsid w:val="004E26DD"/>
    <w:rsid w:val="004E40B1"/>
    <w:rsid w:val="004E7CEC"/>
    <w:rsid w:val="004F0A2A"/>
    <w:rsid w:val="004F3510"/>
    <w:rsid w:val="004F3D5E"/>
    <w:rsid w:val="004F5442"/>
    <w:rsid w:val="004F5DC2"/>
    <w:rsid w:val="00500D0F"/>
    <w:rsid w:val="005018DF"/>
    <w:rsid w:val="00502847"/>
    <w:rsid w:val="00502F3A"/>
    <w:rsid w:val="005052D1"/>
    <w:rsid w:val="00505AFA"/>
    <w:rsid w:val="00507675"/>
    <w:rsid w:val="00507E27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25C4A"/>
    <w:rsid w:val="00525C74"/>
    <w:rsid w:val="005276F8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8A4"/>
    <w:rsid w:val="00545D57"/>
    <w:rsid w:val="005467A1"/>
    <w:rsid w:val="005479B6"/>
    <w:rsid w:val="0055123E"/>
    <w:rsid w:val="00551A1D"/>
    <w:rsid w:val="0055661B"/>
    <w:rsid w:val="00561AEC"/>
    <w:rsid w:val="00564F42"/>
    <w:rsid w:val="0056652E"/>
    <w:rsid w:val="00573CAA"/>
    <w:rsid w:val="005758BE"/>
    <w:rsid w:val="005763C5"/>
    <w:rsid w:val="00580233"/>
    <w:rsid w:val="00580696"/>
    <w:rsid w:val="005835E5"/>
    <w:rsid w:val="00586DD4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2A8C"/>
    <w:rsid w:val="005B2CD5"/>
    <w:rsid w:val="005B3697"/>
    <w:rsid w:val="005C191B"/>
    <w:rsid w:val="005C24FC"/>
    <w:rsid w:val="005C36CF"/>
    <w:rsid w:val="005C3F07"/>
    <w:rsid w:val="005C5038"/>
    <w:rsid w:val="005C5EEA"/>
    <w:rsid w:val="005D1823"/>
    <w:rsid w:val="005D3375"/>
    <w:rsid w:val="005D3935"/>
    <w:rsid w:val="005D6076"/>
    <w:rsid w:val="005E0426"/>
    <w:rsid w:val="005E0440"/>
    <w:rsid w:val="005E0B05"/>
    <w:rsid w:val="005E0FAE"/>
    <w:rsid w:val="005E13D9"/>
    <w:rsid w:val="005E1738"/>
    <w:rsid w:val="005E3ADF"/>
    <w:rsid w:val="005E6E03"/>
    <w:rsid w:val="005F1B87"/>
    <w:rsid w:val="005F2112"/>
    <w:rsid w:val="005F2F6F"/>
    <w:rsid w:val="005F343C"/>
    <w:rsid w:val="005F4A53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E30"/>
    <w:rsid w:val="00615436"/>
    <w:rsid w:val="006209FF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051A"/>
    <w:rsid w:val="00642142"/>
    <w:rsid w:val="00642870"/>
    <w:rsid w:val="00643AA2"/>
    <w:rsid w:val="006452FA"/>
    <w:rsid w:val="0064549C"/>
    <w:rsid w:val="00645594"/>
    <w:rsid w:val="00647658"/>
    <w:rsid w:val="00650830"/>
    <w:rsid w:val="00650D48"/>
    <w:rsid w:val="006510E8"/>
    <w:rsid w:val="00651A31"/>
    <w:rsid w:val="00655C0E"/>
    <w:rsid w:val="006567B9"/>
    <w:rsid w:val="00656C0B"/>
    <w:rsid w:val="006570ED"/>
    <w:rsid w:val="0066072F"/>
    <w:rsid w:val="00667F25"/>
    <w:rsid w:val="00670860"/>
    <w:rsid w:val="006718DB"/>
    <w:rsid w:val="006722A6"/>
    <w:rsid w:val="00672CC0"/>
    <w:rsid w:val="0067430C"/>
    <w:rsid w:val="00677142"/>
    <w:rsid w:val="006773CD"/>
    <w:rsid w:val="00677AE8"/>
    <w:rsid w:val="00677EBF"/>
    <w:rsid w:val="006807AE"/>
    <w:rsid w:val="00680D38"/>
    <w:rsid w:val="00682394"/>
    <w:rsid w:val="006836C1"/>
    <w:rsid w:val="006839BB"/>
    <w:rsid w:val="006839FB"/>
    <w:rsid w:val="00683CA8"/>
    <w:rsid w:val="0069042B"/>
    <w:rsid w:val="00691D5D"/>
    <w:rsid w:val="00692161"/>
    <w:rsid w:val="00694C5B"/>
    <w:rsid w:val="00694EF5"/>
    <w:rsid w:val="00697072"/>
    <w:rsid w:val="006A069D"/>
    <w:rsid w:val="006A0ADF"/>
    <w:rsid w:val="006A2C0C"/>
    <w:rsid w:val="006A3548"/>
    <w:rsid w:val="006A68FD"/>
    <w:rsid w:val="006A7D53"/>
    <w:rsid w:val="006B13C5"/>
    <w:rsid w:val="006B177B"/>
    <w:rsid w:val="006B275C"/>
    <w:rsid w:val="006B4722"/>
    <w:rsid w:val="006B6C5B"/>
    <w:rsid w:val="006B6FA3"/>
    <w:rsid w:val="006C2FDC"/>
    <w:rsid w:val="006C56B5"/>
    <w:rsid w:val="006D1A79"/>
    <w:rsid w:val="006D25EE"/>
    <w:rsid w:val="006D3FE9"/>
    <w:rsid w:val="006D5CAD"/>
    <w:rsid w:val="006D7BF5"/>
    <w:rsid w:val="006E0146"/>
    <w:rsid w:val="006E0416"/>
    <w:rsid w:val="006E0512"/>
    <w:rsid w:val="006E1207"/>
    <w:rsid w:val="006E5517"/>
    <w:rsid w:val="006E5975"/>
    <w:rsid w:val="006E678C"/>
    <w:rsid w:val="006E6930"/>
    <w:rsid w:val="006F3720"/>
    <w:rsid w:val="006F3894"/>
    <w:rsid w:val="006F6E3D"/>
    <w:rsid w:val="007018AA"/>
    <w:rsid w:val="00701A9C"/>
    <w:rsid w:val="007031C7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4936"/>
    <w:rsid w:val="00715DDD"/>
    <w:rsid w:val="00715F5F"/>
    <w:rsid w:val="007172EC"/>
    <w:rsid w:val="00717EE2"/>
    <w:rsid w:val="0072191A"/>
    <w:rsid w:val="0072231F"/>
    <w:rsid w:val="007228CA"/>
    <w:rsid w:val="00723AE3"/>
    <w:rsid w:val="00724F3C"/>
    <w:rsid w:val="00726963"/>
    <w:rsid w:val="007303F4"/>
    <w:rsid w:val="00733960"/>
    <w:rsid w:val="00733BEF"/>
    <w:rsid w:val="00734303"/>
    <w:rsid w:val="00737A75"/>
    <w:rsid w:val="00743849"/>
    <w:rsid w:val="00744832"/>
    <w:rsid w:val="00746CBD"/>
    <w:rsid w:val="007531B5"/>
    <w:rsid w:val="00753CD0"/>
    <w:rsid w:val="007549D7"/>
    <w:rsid w:val="007565EC"/>
    <w:rsid w:val="00756942"/>
    <w:rsid w:val="00756CD2"/>
    <w:rsid w:val="007575F8"/>
    <w:rsid w:val="007611DE"/>
    <w:rsid w:val="0076158C"/>
    <w:rsid w:val="0076650E"/>
    <w:rsid w:val="00766638"/>
    <w:rsid w:val="0077077B"/>
    <w:rsid w:val="00770E6F"/>
    <w:rsid w:val="007716D0"/>
    <w:rsid w:val="0077182D"/>
    <w:rsid w:val="007728DF"/>
    <w:rsid w:val="00772F3F"/>
    <w:rsid w:val="007730D3"/>
    <w:rsid w:val="0077347F"/>
    <w:rsid w:val="00773CB2"/>
    <w:rsid w:val="00773F1D"/>
    <w:rsid w:val="00776C5C"/>
    <w:rsid w:val="00777A7F"/>
    <w:rsid w:val="00782017"/>
    <w:rsid w:val="007821C8"/>
    <w:rsid w:val="00782FF5"/>
    <w:rsid w:val="007830A7"/>
    <w:rsid w:val="00784352"/>
    <w:rsid w:val="00785F1D"/>
    <w:rsid w:val="00786419"/>
    <w:rsid w:val="00786BE7"/>
    <w:rsid w:val="0079112F"/>
    <w:rsid w:val="00793E86"/>
    <w:rsid w:val="0079458C"/>
    <w:rsid w:val="007A0427"/>
    <w:rsid w:val="007A14F1"/>
    <w:rsid w:val="007A2DDC"/>
    <w:rsid w:val="007A2F68"/>
    <w:rsid w:val="007A43C6"/>
    <w:rsid w:val="007A4AD7"/>
    <w:rsid w:val="007A6568"/>
    <w:rsid w:val="007B069B"/>
    <w:rsid w:val="007B0D5E"/>
    <w:rsid w:val="007B104C"/>
    <w:rsid w:val="007B21B2"/>
    <w:rsid w:val="007B2ADD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D1FA4"/>
    <w:rsid w:val="007D3CCD"/>
    <w:rsid w:val="007D5BCD"/>
    <w:rsid w:val="007D5CCF"/>
    <w:rsid w:val="007D7A8D"/>
    <w:rsid w:val="007E27B3"/>
    <w:rsid w:val="007E2E6B"/>
    <w:rsid w:val="007E3DBC"/>
    <w:rsid w:val="007E49F0"/>
    <w:rsid w:val="007E5E30"/>
    <w:rsid w:val="007F051A"/>
    <w:rsid w:val="007F0FC6"/>
    <w:rsid w:val="007F22F0"/>
    <w:rsid w:val="007F32B0"/>
    <w:rsid w:val="007F389E"/>
    <w:rsid w:val="007F4B2E"/>
    <w:rsid w:val="008000BF"/>
    <w:rsid w:val="00802935"/>
    <w:rsid w:val="0080343B"/>
    <w:rsid w:val="00803D7E"/>
    <w:rsid w:val="0080461C"/>
    <w:rsid w:val="008048D2"/>
    <w:rsid w:val="008065F6"/>
    <w:rsid w:val="0080780C"/>
    <w:rsid w:val="00807A27"/>
    <w:rsid w:val="00812C61"/>
    <w:rsid w:val="00813717"/>
    <w:rsid w:val="00813834"/>
    <w:rsid w:val="00813FC7"/>
    <w:rsid w:val="00814CC7"/>
    <w:rsid w:val="0081574B"/>
    <w:rsid w:val="0081614C"/>
    <w:rsid w:val="008168FA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2CA2"/>
    <w:rsid w:val="0083494F"/>
    <w:rsid w:val="00835894"/>
    <w:rsid w:val="00836006"/>
    <w:rsid w:val="0083611B"/>
    <w:rsid w:val="0084086B"/>
    <w:rsid w:val="00843ED7"/>
    <w:rsid w:val="00846625"/>
    <w:rsid w:val="0084667E"/>
    <w:rsid w:val="008469F4"/>
    <w:rsid w:val="00851950"/>
    <w:rsid w:val="008542DE"/>
    <w:rsid w:val="008548D3"/>
    <w:rsid w:val="00860C11"/>
    <w:rsid w:val="00861D28"/>
    <w:rsid w:val="00861FB0"/>
    <w:rsid w:val="00864538"/>
    <w:rsid w:val="008648E7"/>
    <w:rsid w:val="008657F0"/>
    <w:rsid w:val="008674EC"/>
    <w:rsid w:val="00871EDF"/>
    <w:rsid w:val="00872412"/>
    <w:rsid w:val="0087372E"/>
    <w:rsid w:val="00873A66"/>
    <w:rsid w:val="00874068"/>
    <w:rsid w:val="008761B1"/>
    <w:rsid w:val="00876B74"/>
    <w:rsid w:val="0087778B"/>
    <w:rsid w:val="008800E3"/>
    <w:rsid w:val="0088093B"/>
    <w:rsid w:val="008817E2"/>
    <w:rsid w:val="00883A51"/>
    <w:rsid w:val="00883F8B"/>
    <w:rsid w:val="0088413A"/>
    <w:rsid w:val="00884BEE"/>
    <w:rsid w:val="00885ACC"/>
    <w:rsid w:val="008861ED"/>
    <w:rsid w:val="00887B15"/>
    <w:rsid w:val="0089148F"/>
    <w:rsid w:val="008923D7"/>
    <w:rsid w:val="00893495"/>
    <w:rsid w:val="00895DC2"/>
    <w:rsid w:val="008967A6"/>
    <w:rsid w:val="00896A5C"/>
    <w:rsid w:val="008A0D75"/>
    <w:rsid w:val="008A2FC7"/>
    <w:rsid w:val="008A3F7C"/>
    <w:rsid w:val="008A425C"/>
    <w:rsid w:val="008A437D"/>
    <w:rsid w:val="008A4AAF"/>
    <w:rsid w:val="008A5AF4"/>
    <w:rsid w:val="008A6F95"/>
    <w:rsid w:val="008A7E7B"/>
    <w:rsid w:val="008B3B15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7437"/>
    <w:rsid w:val="008C7CE3"/>
    <w:rsid w:val="008D14A2"/>
    <w:rsid w:val="008D2363"/>
    <w:rsid w:val="008D3093"/>
    <w:rsid w:val="008D505E"/>
    <w:rsid w:val="008D50CF"/>
    <w:rsid w:val="008D793D"/>
    <w:rsid w:val="008E0587"/>
    <w:rsid w:val="008E2542"/>
    <w:rsid w:val="008E49D1"/>
    <w:rsid w:val="008E5EBE"/>
    <w:rsid w:val="008F286A"/>
    <w:rsid w:val="008F2CBA"/>
    <w:rsid w:val="008F472E"/>
    <w:rsid w:val="009005E0"/>
    <w:rsid w:val="00900AB9"/>
    <w:rsid w:val="00900C9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27D1A"/>
    <w:rsid w:val="00931230"/>
    <w:rsid w:val="00931D51"/>
    <w:rsid w:val="0093455F"/>
    <w:rsid w:val="00936C6C"/>
    <w:rsid w:val="00943A15"/>
    <w:rsid w:val="00945E41"/>
    <w:rsid w:val="00951F37"/>
    <w:rsid w:val="00953B46"/>
    <w:rsid w:val="00954C4B"/>
    <w:rsid w:val="00956FB3"/>
    <w:rsid w:val="0096593F"/>
    <w:rsid w:val="00965B4E"/>
    <w:rsid w:val="009667B0"/>
    <w:rsid w:val="00967ADE"/>
    <w:rsid w:val="00973B20"/>
    <w:rsid w:val="009750BF"/>
    <w:rsid w:val="00975785"/>
    <w:rsid w:val="00976315"/>
    <w:rsid w:val="009764C9"/>
    <w:rsid w:val="00981A63"/>
    <w:rsid w:val="00984C7C"/>
    <w:rsid w:val="00985CEA"/>
    <w:rsid w:val="00991F4A"/>
    <w:rsid w:val="00993372"/>
    <w:rsid w:val="00993EE7"/>
    <w:rsid w:val="00993EFF"/>
    <w:rsid w:val="00994648"/>
    <w:rsid w:val="0099621C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3E23"/>
    <w:rsid w:val="009D40C7"/>
    <w:rsid w:val="009D5BDA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244B"/>
    <w:rsid w:val="00A03C40"/>
    <w:rsid w:val="00A03EC1"/>
    <w:rsid w:val="00A04179"/>
    <w:rsid w:val="00A05E87"/>
    <w:rsid w:val="00A10F29"/>
    <w:rsid w:val="00A11865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476"/>
    <w:rsid w:val="00A42D8D"/>
    <w:rsid w:val="00A4480C"/>
    <w:rsid w:val="00A44DCA"/>
    <w:rsid w:val="00A44E09"/>
    <w:rsid w:val="00A513EA"/>
    <w:rsid w:val="00A5476E"/>
    <w:rsid w:val="00A55507"/>
    <w:rsid w:val="00A566F8"/>
    <w:rsid w:val="00A57751"/>
    <w:rsid w:val="00A60FE5"/>
    <w:rsid w:val="00A617EB"/>
    <w:rsid w:val="00A62AD2"/>
    <w:rsid w:val="00A635D3"/>
    <w:rsid w:val="00A641EB"/>
    <w:rsid w:val="00A660AE"/>
    <w:rsid w:val="00A71572"/>
    <w:rsid w:val="00A717AC"/>
    <w:rsid w:val="00A728E7"/>
    <w:rsid w:val="00A7299B"/>
    <w:rsid w:val="00A72EEB"/>
    <w:rsid w:val="00A739FE"/>
    <w:rsid w:val="00A750F6"/>
    <w:rsid w:val="00A764FF"/>
    <w:rsid w:val="00A775C4"/>
    <w:rsid w:val="00A80AE8"/>
    <w:rsid w:val="00A8288B"/>
    <w:rsid w:val="00A8526A"/>
    <w:rsid w:val="00A86A3F"/>
    <w:rsid w:val="00A86E28"/>
    <w:rsid w:val="00A870C2"/>
    <w:rsid w:val="00A91AD8"/>
    <w:rsid w:val="00A94118"/>
    <w:rsid w:val="00A94438"/>
    <w:rsid w:val="00A95140"/>
    <w:rsid w:val="00AA0C3C"/>
    <w:rsid w:val="00AA0CD0"/>
    <w:rsid w:val="00AA5927"/>
    <w:rsid w:val="00AA5A1C"/>
    <w:rsid w:val="00AA6041"/>
    <w:rsid w:val="00AA6443"/>
    <w:rsid w:val="00AA6732"/>
    <w:rsid w:val="00AB1369"/>
    <w:rsid w:val="00AB41B2"/>
    <w:rsid w:val="00AB50DD"/>
    <w:rsid w:val="00AB57E2"/>
    <w:rsid w:val="00AC193C"/>
    <w:rsid w:val="00AC2A1A"/>
    <w:rsid w:val="00AC2B29"/>
    <w:rsid w:val="00AC3C0D"/>
    <w:rsid w:val="00AC45BB"/>
    <w:rsid w:val="00AC4D7E"/>
    <w:rsid w:val="00AC51CE"/>
    <w:rsid w:val="00AC5CC5"/>
    <w:rsid w:val="00AD07BF"/>
    <w:rsid w:val="00AD1056"/>
    <w:rsid w:val="00AD278C"/>
    <w:rsid w:val="00AD2795"/>
    <w:rsid w:val="00AD3993"/>
    <w:rsid w:val="00AD4EBC"/>
    <w:rsid w:val="00AD6C89"/>
    <w:rsid w:val="00AD71FD"/>
    <w:rsid w:val="00AE156C"/>
    <w:rsid w:val="00AE7B4D"/>
    <w:rsid w:val="00AF089A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351B"/>
    <w:rsid w:val="00B15EEB"/>
    <w:rsid w:val="00B17F5C"/>
    <w:rsid w:val="00B24DA4"/>
    <w:rsid w:val="00B2516F"/>
    <w:rsid w:val="00B25D8A"/>
    <w:rsid w:val="00B30935"/>
    <w:rsid w:val="00B30DF6"/>
    <w:rsid w:val="00B312F4"/>
    <w:rsid w:val="00B34D1D"/>
    <w:rsid w:val="00B360C6"/>
    <w:rsid w:val="00B373EF"/>
    <w:rsid w:val="00B377E7"/>
    <w:rsid w:val="00B37B36"/>
    <w:rsid w:val="00B408B6"/>
    <w:rsid w:val="00B41BC8"/>
    <w:rsid w:val="00B43FED"/>
    <w:rsid w:val="00B447B8"/>
    <w:rsid w:val="00B465AA"/>
    <w:rsid w:val="00B466AB"/>
    <w:rsid w:val="00B470BE"/>
    <w:rsid w:val="00B472D8"/>
    <w:rsid w:val="00B52750"/>
    <w:rsid w:val="00B528D7"/>
    <w:rsid w:val="00B537A3"/>
    <w:rsid w:val="00B55356"/>
    <w:rsid w:val="00B6142B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505B"/>
    <w:rsid w:val="00B87CC6"/>
    <w:rsid w:val="00B909FD"/>
    <w:rsid w:val="00B90E47"/>
    <w:rsid w:val="00B9279B"/>
    <w:rsid w:val="00B93CFB"/>
    <w:rsid w:val="00B93E4E"/>
    <w:rsid w:val="00B94DB5"/>
    <w:rsid w:val="00B94F29"/>
    <w:rsid w:val="00B9501A"/>
    <w:rsid w:val="00B957A3"/>
    <w:rsid w:val="00B97E9F"/>
    <w:rsid w:val="00BA3BF3"/>
    <w:rsid w:val="00BA3EF2"/>
    <w:rsid w:val="00BA410D"/>
    <w:rsid w:val="00BA41B4"/>
    <w:rsid w:val="00BA66F0"/>
    <w:rsid w:val="00BA69DC"/>
    <w:rsid w:val="00BA72D3"/>
    <w:rsid w:val="00BA776E"/>
    <w:rsid w:val="00BB112F"/>
    <w:rsid w:val="00BB2288"/>
    <w:rsid w:val="00BB4722"/>
    <w:rsid w:val="00BB534C"/>
    <w:rsid w:val="00BB5883"/>
    <w:rsid w:val="00BB672D"/>
    <w:rsid w:val="00BB6893"/>
    <w:rsid w:val="00BB6FC6"/>
    <w:rsid w:val="00BB7BC9"/>
    <w:rsid w:val="00BC4283"/>
    <w:rsid w:val="00BC4800"/>
    <w:rsid w:val="00BC49B6"/>
    <w:rsid w:val="00BC5CD3"/>
    <w:rsid w:val="00BC7733"/>
    <w:rsid w:val="00BC7836"/>
    <w:rsid w:val="00BD046A"/>
    <w:rsid w:val="00BD1737"/>
    <w:rsid w:val="00BD318F"/>
    <w:rsid w:val="00BD377F"/>
    <w:rsid w:val="00BD3BED"/>
    <w:rsid w:val="00BD6311"/>
    <w:rsid w:val="00BE37B1"/>
    <w:rsid w:val="00BE4381"/>
    <w:rsid w:val="00BE570D"/>
    <w:rsid w:val="00BE6129"/>
    <w:rsid w:val="00BE6A67"/>
    <w:rsid w:val="00BF238E"/>
    <w:rsid w:val="00BF33E9"/>
    <w:rsid w:val="00BF34EC"/>
    <w:rsid w:val="00BF3F61"/>
    <w:rsid w:val="00BF5D76"/>
    <w:rsid w:val="00C00429"/>
    <w:rsid w:val="00C024C6"/>
    <w:rsid w:val="00C03774"/>
    <w:rsid w:val="00C041DE"/>
    <w:rsid w:val="00C04B49"/>
    <w:rsid w:val="00C0620E"/>
    <w:rsid w:val="00C07D53"/>
    <w:rsid w:val="00C1327B"/>
    <w:rsid w:val="00C146C1"/>
    <w:rsid w:val="00C21474"/>
    <w:rsid w:val="00C22693"/>
    <w:rsid w:val="00C23A61"/>
    <w:rsid w:val="00C23FAD"/>
    <w:rsid w:val="00C2434C"/>
    <w:rsid w:val="00C26E79"/>
    <w:rsid w:val="00C31491"/>
    <w:rsid w:val="00C316D0"/>
    <w:rsid w:val="00C31B52"/>
    <w:rsid w:val="00C329A0"/>
    <w:rsid w:val="00C32DB5"/>
    <w:rsid w:val="00C33E83"/>
    <w:rsid w:val="00C3542B"/>
    <w:rsid w:val="00C3552A"/>
    <w:rsid w:val="00C40EEE"/>
    <w:rsid w:val="00C410F9"/>
    <w:rsid w:val="00C41A82"/>
    <w:rsid w:val="00C428A7"/>
    <w:rsid w:val="00C43285"/>
    <w:rsid w:val="00C4744F"/>
    <w:rsid w:val="00C51F45"/>
    <w:rsid w:val="00C53185"/>
    <w:rsid w:val="00C55F85"/>
    <w:rsid w:val="00C574DB"/>
    <w:rsid w:val="00C67431"/>
    <w:rsid w:val="00C70A60"/>
    <w:rsid w:val="00C711C9"/>
    <w:rsid w:val="00C712B3"/>
    <w:rsid w:val="00C726A0"/>
    <w:rsid w:val="00C74273"/>
    <w:rsid w:val="00C75825"/>
    <w:rsid w:val="00C76F72"/>
    <w:rsid w:val="00C77745"/>
    <w:rsid w:val="00C83EF4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0C44"/>
    <w:rsid w:val="00CA1369"/>
    <w:rsid w:val="00CA1599"/>
    <w:rsid w:val="00CA457C"/>
    <w:rsid w:val="00CA6146"/>
    <w:rsid w:val="00CA70E3"/>
    <w:rsid w:val="00CB00FB"/>
    <w:rsid w:val="00CB17D9"/>
    <w:rsid w:val="00CB38F6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E08D9"/>
    <w:rsid w:val="00CE34FF"/>
    <w:rsid w:val="00CE4555"/>
    <w:rsid w:val="00CE4CAF"/>
    <w:rsid w:val="00CE5811"/>
    <w:rsid w:val="00CE666B"/>
    <w:rsid w:val="00CE66DA"/>
    <w:rsid w:val="00CE6958"/>
    <w:rsid w:val="00CE6C49"/>
    <w:rsid w:val="00CF1E66"/>
    <w:rsid w:val="00CF28C0"/>
    <w:rsid w:val="00CF2D41"/>
    <w:rsid w:val="00CF3C56"/>
    <w:rsid w:val="00CF3CBF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4DFC"/>
    <w:rsid w:val="00D15D10"/>
    <w:rsid w:val="00D1751D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59C4"/>
    <w:rsid w:val="00D35C1C"/>
    <w:rsid w:val="00D364E7"/>
    <w:rsid w:val="00D36D8F"/>
    <w:rsid w:val="00D3718D"/>
    <w:rsid w:val="00D37BB7"/>
    <w:rsid w:val="00D410BA"/>
    <w:rsid w:val="00D41499"/>
    <w:rsid w:val="00D41E91"/>
    <w:rsid w:val="00D44138"/>
    <w:rsid w:val="00D479CA"/>
    <w:rsid w:val="00D506C0"/>
    <w:rsid w:val="00D53960"/>
    <w:rsid w:val="00D539D4"/>
    <w:rsid w:val="00D5688C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805F1"/>
    <w:rsid w:val="00D81429"/>
    <w:rsid w:val="00D8167B"/>
    <w:rsid w:val="00D83770"/>
    <w:rsid w:val="00D83DC7"/>
    <w:rsid w:val="00D84E19"/>
    <w:rsid w:val="00D92FD9"/>
    <w:rsid w:val="00D95E8F"/>
    <w:rsid w:val="00D96A67"/>
    <w:rsid w:val="00D97E8C"/>
    <w:rsid w:val="00D97FEC"/>
    <w:rsid w:val="00DA01CD"/>
    <w:rsid w:val="00DA06CD"/>
    <w:rsid w:val="00DA2F39"/>
    <w:rsid w:val="00DA52EE"/>
    <w:rsid w:val="00DA7ECE"/>
    <w:rsid w:val="00DA7F1E"/>
    <w:rsid w:val="00DB024D"/>
    <w:rsid w:val="00DB0D1A"/>
    <w:rsid w:val="00DB0FC0"/>
    <w:rsid w:val="00DB1232"/>
    <w:rsid w:val="00DB1A85"/>
    <w:rsid w:val="00DB241B"/>
    <w:rsid w:val="00DB5504"/>
    <w:rsid w:val="00DB56C8"/>
    <w:rsid w:val="00DB5C67"/>
    <w:rsid w:val="00DB5D5D"/>
    <w:rsid w:val="00DB6686"/>
    <w:rsid w:val="00DC0EB0"/>
    <w:rsid w:val="00DC3281"/>
    <w:rsid w:val="00DC74F4"/>
    <w:rsid w:val="00DC7DD9"/>
    <w:rsid w:val="00DD1E83"/>
    <w:rsid w:val="00DD244E"/>
    <w:rsid w:val="00DD2E62"/>
    <w:rsid w:val="00DD4D28"/>
    <w:rsid w:val="00DE2F05"/>
    <w:rsid w:val="00DE3472"/>
    <w:rsid w:val="00DE36C7"/>
    <w:rsid w:val="00DE48C2"/>
    <w:rsid w:val="00DE4C7B"/>
    <w:rsid w:val="00DE5EF5"/>
    <w:rsid w:val="00DE7704"/>
    <w:rsid w:val="00DF471A"/>
    <w:rsid w:val="00DF4C40"/>
    <w:rsid w:val="00DF5470"/>
    <w:rsid w:val="00DF6D93"/>
    <w:rsid w:val="00DF7A17"/>
    <w:rsid w:val="00E04A73"/>
    <w:rsid w:val="00E05F43"/>
    <w:rsid w:val="00E071C9"/>
    <w:rsid w:val="00E106EA"/>
    <w:rsid w:val="00E14E85"/>
    <w:rsid w:val="00E16A73"/>
    <w:rsid w:val="00E213AB"/>
    <w:rsid w:val="00E21BF4"/>
    <w:rsid w:val="00E227FA"/>
    <w:rsid w:val="00E2308A"/>
    <w:rsid w:val="00E26F27"/>
    <w:rsid w:val="00E31D77"/>
    <w:rsid w:val="00E32166"/>
    <w:rsid w:val="00E354A4"/>
    <w:rsid w:val="00E362DF"/>
    <w:rsid w:val="00E371E9"/>
    <w:rsid w:val="00E37502"/>
    <w:rsid w:val="00E411A7"/>
    <w:rsid w:val="00E42422"/>
    <w:rsid w:val="00E429B6"/>
    <w:rsid w:val="00E4452E"/>
    <w:rsid w:val="00E46800"/>
    <w:rsid w:val="00E46EDF"/>
    <w:rsid w:val="00E51D6C"/>
    <w:rsid w:val="00E533AF"/>
    <w:rsid w:val="00E53DC9"/>
    <w:rsid w:val="00E55E0C"/>
    <w:rsid w:val="00E602B6"/>
    <w:rsid w:val="00E60B6B"/>
    <w:rsid w:val="00E614ED"/>
    <w:rsid w:val="00E63340"/>
    <w:rsid w:val="00E65E51"/>
    <w:rsid w:val="00E73740"/>
    <w:rsid w:val="00E74DB6"/>
    <w:rsid w:val="00E80E47"/>
    <w:rsid w:val="00E82E1A"/>
    <w:rsid w:val="00E83FFA"/>
    <w:rsid w:val="00E86667"/>
    <w:rsid w:val="00E86B71"/>
    <w:rsid w:val="00E86DE9"/>
    <w:rsid w:val="00E87B6F"/>
    <w:rsid w:val="00E87D3F"/>
    <w:rsid w:val="00E87E9A"/>
    <w:rsid w:val="00E90D5C"/>
    <w:rsid w:val="00E95783"/>
    <w:rsid w:val="00E95CD8"/>
    <w:rsid w:val="00E96598"/>
    <w:rsid w:val="00EA1B4A"/>
    <w:rsid w:val="00EA25E2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B78A4"/>
    <w:rsid w:val="00EC01C4"/>
    <w:rsid w:val="00EC2393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2555"/>
    <w:rsid w:val="00EE3B9F"/>
    <w:rsid w:val="00EE4518"/>
    <w:rsid w:val="00EE52C7"/>
    <w:rsid w:val="00EE53AE"/>
    <w:rsid w:val="00EE643F"/>
    <w:rsid w:val="00EE7983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9BC"/>
    <w:rsid w:val="00F05FC6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24EC"/>
    <w:rsid w:val="00F342D6"/>
    <w:rsid w:val="00F359B8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709BE"/>
    <w:rsid w:val="00F72EBF"/>
    <w:rsid w:val="00F754BA"/>
    <w:rsid w:val="00F75673"/>
    <w:rsid w:val="00F756B2"/>
    <w:rsid w:val="00F758B4"/>
    <w:rsid w:val="00F77B8F"/>
    <w:rsid w:val="00F77D45"/>
    <w:rsid w:val="00F77FC8"/>
    <w:rsid w:val="00F807AF"/>
    <w:rsid w:val="00F82443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B5EBF"/>
    <w:rsid w:val="00FB6063"/>
    <w:rsid w:val="00FB7FEC"/>
    <w:rsid w:val="00FC12B9"/>
    <w:rsid w:val="00FC1477"/>
    <w:rsid w:val="00FC2940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7C82AE05-6184-483C-968D-6D3CC3E9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BrdtekstIFK">
    <w:name w:val="Brødtekst IFK"/>
    <w:basedOn w:val="Normal"/>
    <w:link w:val="BrdtekstIFKTegn"/>
    <w:qFormat/>
    <w:rsid w:val="00BD318F"/>
    <w:pPr>
      <w:spacing w:before="0" w:after="240" w:line="276" w:lineRule="auto"/>
      <w:ind w:left="0" w:right="0"/>
    </w:pPr>
  </w:style>
  <w:style w:type="character" w:customStyle="1" w:styleId="BrdtekstIFKTegn">
    <w:name w:val="Brødtekst IFK Tegn"/>
    <w:basedOn w:val="Standardskriftforavsnitt"/>
    <w:link w:val="BrdtekstIFK"/>
    <w:rsid w:val="00BD318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E0F9E"/>
    <w:rsid w:val="000F6067"/>
    <w:rsid w:val="00111692"/>
    <w:rsid w:val="00166774"/>
    <w:rsid w:val="001822C1"/>
    <w:rsid w:val="0018309E"/>
    <w:rsid w:val="001C1EA7"/>
    <w:rsid w:val="00235E70"/>
    <w:rsid w:val="003229C5"/>
    <w:rsid w:val="00430944"/>
    <w:rsid w:val="00465223"/>
    <w:rsid w:val="004734A4"/>
    <w:rsid w:val="004951F8"/>
    <w:rsid w:val="004D3D95"/>
    <w:rsid w:val="005D4219"/>
    <w:rsid w:val="00622E73"/>
    <w:rsid w:val="00654B82"/>
    <w:rsid w:val="006920B0"/>
    <w:rsid w:val="0077311D"/>
    <w:rsid w:val="0078750C"/>
    <w:rsid w:val="0079683C"/>
    <w:rsid w:val="007D4C0D"/>
    <w:rsid w:val="00833B95"/>
    <w:rsid w:val="008761B1"/>
    <w:rsid w:val="008A358B"/>
    <w:rsid w:val="008E69B2"/>
    <w:rsid w:val="00941C4B"/>
    <w:rsid w:val="00955634"/>
    <w:rsid w:val="00992A5A"/>
    <w:rsid w:val="009C16BC"/>
    <w:rsid w:val="00A45BFA"/>
    <w:rsid w:val="00AE05D8"/>
    <w:rsid w:val="00AF19B0"/>
    <w:rsid w:val="00BF5B35"/>
    <w:rsid w:val="00C205F3"/>
    <w:rsid w:val="00D253C9"/>
    <w:rsid w:val="00DE1AF7"/>
    <w:rsid w:val="00DF48ED"/>
    <w:rsid w:val="00DF7ABE"/>
    <w:rsid w:val="00E37390"/>
    <w:rsid w:val="00E41B07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> Plan for renhold av trafikkareal og vegområde</tittel>
  <doktyp>Planer</doktyp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B369B-CCEA-4D8F-9E4F-1534FE2AD680}">
  <ds:schemaRefs/>
</ds:datastoreItem>
</file>

<file path=customXml/itemProps2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5.xml><?xml version="1.0" encoding="utf-8"?>
<ds:datastoreItem xmlns:ds="http://schemas.openxmlformats.org/officeDocument/2006/customXml" ds:itemID="{ED75CE0F-AA59-4F65-B26C-D4B6EEABC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1061</TotalTime>
  <Pages>6</Pages>
  <Words>518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Sandbakken, Sondre Mørdre</cp:lastModifiedBy>
  <cp:revision>450</cp:revision>
  <cp:lastPrinted>2020-03-23T22:02:00Z</cp:lastPrinted>
  <dcterms:created xsi:type="dcterms:W3CDTF">2020-03-23T22:00:00Z</dcterms:created>
  <dcterms:modified xsi:type="dcterms:W3CDTF">2026-09-03T07:04:00Z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